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971" w:rsidRDefault="00F87971" w:rsidP="00F87971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F87971" w:rsidRDefault="00F87971" w:rsidP="00F8797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F87971" w:rsidRDefault="00F87971" w:rsidP="00F8797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F87971" w:rsidRDefault="00F87971" w:rsidP="00F87971">
      <w:pPr>
        <w:spacing w:line="54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F87971" w:rsidRDefault="00F87971" w:rsidP="00F87971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罪犯黄德建，男，1983年6月26日出生，初中文化，现在四川省眉州监狱服刑。</w:t>
      </w:r>
    </w:p>
    <w:p w:rsidR="001B6DA0" w:rsidRDefault="001B6DA0" w:rsidP="001B6DA0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罪犯黄德建在服刑期间，认真遵守监规，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F87971" w:rsidRPr="00A7379A" w:rsidRDefault="00F87971" w:rsidP="00F87971">
      <w:pPr>
        <w:spacing w:line="54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A7379A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为此，根据《中华人民共和国监狱法》第二十九条、《中华人民共和国刑法》第七十八条、《中华人民共和国刑事诉讼法》第二百七十三条第二款之规定，建议对罪犯黄德建减刑七个月。特报请裁定。</w:t>
      </w:r>
    </w:p>
    <w:p w:rsidR="00F87971" w:rsidRPr="00A7379A" w:rsidRDefault="00F87971" w:rsidP="00F87971">
      <w:pPr>
        <w:spacing w:line="54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A7379A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F87971" w:rsidRPr="00A7379A" w:rsidRDefault="00F87971" w:rsidP="00F87971">
      <w:pPr>
        <w:spacing w:line="54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A7379A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F87971" w:rsidRPr="00A7379A" w:rsidRDefault="00F87971" w:rsidP="00F87971">
      <w:pPr>
        <w:spacing w:line="54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F87971" w:rsidRPr="00A7379A" w:rsidRDefault="00F87971" w:rsidP="00F87971">
      <w:pPr>
        <w:spacing w:line="54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A7379A">
        <w:rPr>
          <w:rFonts w:ascii="仿宋" w:eastAsia="仿宋" w:hAnsi="仿宋" w:hint="eastAsia"/>
          <w:color w:val="000000" w:themeColor="text1"/>
          <w:sz w:val="32"/>
          <w:szCs w:val="32"/>
        </w:rPr>
        <w:t>二〇二六年一月二十八日</w:t>
      </w:r>
    </w:p>
    <w:p w:rsidR="00F87971" w:rsidRPr="00A7379A" w:rsidRDefault="00F87971" w:rsidP="00F87971">
      <w:pPr>
        <w:spacing w:line="54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F87971" w:rsidRPr="00A7379A" w:rsidRDefault="00F87971" w:rsidP="00F87971">
      <w:pPr>
        <w:spacing w:line="54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E78DF" w:rsidRPr="00E82017" w:rsidRDefault="001E78DF" w:rsidP="00F87971">
      <w:pPr>
        <w:spacing w:line="580" w:lineRule="exact"/>
      </w:pPr>
      <w:bookmarkStart w:id="0" w:name="_GoBack"/>
      <w:bookmarkEnd w:id="0"/>
    </w:p>
    <w:sectPr w:rsidR="001E78DF" w:rsidRPr="00E82017" w:rsidSect="00631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B6DA0"/>
    <w:rsid w:val="001D1C20"/>
    <w:rsid w:val="001E78DF"/>
    <w:rsid w:val="001F27DB"/>
    <w:rsid w:val="00200BAF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4199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B105D"/>
    <w:rsid w:val="005C578F"/>
    <w:rsid w:val="00610084"/>
    <w:rsid w:val="006319D4"/>
    <w:rsid w:val="00631B93"/>
    <w:rsid w:val="00635D31"/>
    <w:rsid w:val="006426E3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86860"/>
    <w:rsid w:val="00796CC2"/>
    <w:rsid w:val="007A186D"/>
    <w:rsid w:val="007B283C"/>
    <w:rsid w:val="007E7B2B"/>
    <w:rsid w:val="007F19C4"/>
    <w:rsid w:val="007F3F80"/>
    <w:rsid w:val="008132F0"/>
    <w:rsid w:val="008C7E69"/>
    <w:rsid w:val="009057B9"/>
    <w:rsid w:val="009266A1"/>
    <w:rsid w:val="00951194"/>
    <w:rsid w:val="009A3700"/>
    <w:rsid w:val="00A04AED"/>
    <w:rsid w:val="00A5414E"/>
    <w:rsid w:val="00A92678"/>
    <w:rsid w:val="00AB567B"/>
    <w:rsid w:val="00AD4234"/>
    <w:rsid w:val="00B222D3"/>
    <w:rsid w:val="00B925B6"/>
    <w:rsid w:val="00BB3F26"/>
    <w:rsid w:val="00BC3DA4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CD47DF"/>
    <w:rsid w:val="00D17D99"/>
    <w:rsid w:val="00D43436"/>
    <w:rsid w:val="00D80FB6"/>
    <w:rsid w:val="00DB4F32"/>
    <w:rsid w:val="00DD0251"/>
    <w:rsid w:val="00E0651D"/>
    <w:rsid w:val="00E06803"/>
    <w:rsid w:val="00E144AA"/>
    <w:rsid w:val="00E22FBD"/>
    <w:rsid w:val="00E27BCA"/>
    <w:rsid w:val="00E44C4B"/>
    <w:rsid w:val="00E64E4D"/>
    <w:rsid w:val="00E82017"/>
    <w:rsid w:val="00E8261A"/>
    <w:rsid w:val="00E96262"/>
    <w:rsid w:val="00ED491B"/>
    <w:rsid w:val="00ED64AD"/>
    <w:rsid w:val="00ED7C7D"/>
    <w:rsid w:val="00EE2A37"/>
    <w:rsid w:val="00EF0EB0"/>
    <w:rsid w:val="00F00673"/>
    <w:rsid w:val="00F119D0"/>
    <w:rsid w:val="00F21CF2"/>
    <w:rsid w:val="00F32458"/>
    <w:rsid w:val="00F414A8"/>
    <w:rsid w:val="00F577D2"/>
    <w:rsid w:val="00F61055"/>
    <w:rsid w:val="00F61CF7"/>
    <w:rsid w:val="00F61F52"/>
    <w:rsid w:val="00F82BC7"/>
    <w:rsid w:val="00F87971"/>
    <w:rsid w:val="00FC0514"/>
    <w:rsid w:val="00FD529D"/>
    <w:rsid w:val="00FE6E0C"/>
    <w:rsid w:val="7CAC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7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D53393-B31E-452A-96BA-5BE9F19BC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951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135</cp:revision>
  <cp:lastPrinted>2022-06-22T02:19:00Z</cp:lastPrinted>
  <dcterms:created xsi:type="dcterms:W3CDTF">2022-03-23T06:35:00Z</dcterms:created>
  <dcterms:modified xsi:type="dcterms:W3CDTF">2026-02-02T07:30:00Z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C2866BA3BEBC4D82ADE3D546344A4504</vt:lpwstr>
  </property>
</Properties>
</file>