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FE6" w:rsidRPr="00B20FE6" w:rsidRDefault="00B20FE6" w:rsidP="00B20FE6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B20FE6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B20FE6" w:rsidRPr="00B20FE6" w:rsidRDefault="00B20FE6" w:rsidP="00B20FE6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B20FE6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B20FE6" w:rsidRPr="00B20FE6" w:rsidRDefault="00B20FE6" w:rsidP="00B20FE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20FE6" w:rsidRPr="00B20FE6" w:rsidRDefault="00B20FE6" w:rsidP="00B20FE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20FE6" w:rsidRPr="00B20FE6" w:rsidRDefault="00B20FE6" w:rsidP="00B20FE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B20FE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陈永</w:t>
      </w: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B20FE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1985年2月2日</w:t>
      </w: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</w:t>
      </w:r>
      <w:bookmarkStart w:id="0" w:name="_GoBack"/>
      <w:bookmarkEnd w:id="0"/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服刑。</w:t>
      </w:r>
    </w:p>
    <w:p w:rsidR="00B20FE6" w:rsidRPr="00B20FE6" w:rsidRDefault="00B20FE6" w:rsidP="00B20FE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B20FE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陈永在服刑期间，能认罪悔罪，遵守法律法规及监规，接受教育改造，积极参加思想、文化、职业技术教育，积极参加劳动，努力完成劳动任务，确有悔改表现。</w:t>
      </w:r>
    </w:p>
    <w:p w:rsidR="00B20FE6" w:rsidRPr="00B20FE6" w:rsidRDefault="00B20FE6" w:rsidP="00B20FE6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B20FE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陈永</w:t>
      </w: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减刑</w:t>
      </w:r>
      <w:r w:rsidRPr="00B20FE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七个月</w:t>
      </w: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B20FE6" w:rsidRPr="00B20FE6" w:rsidRDefault="00B20FE6" w:rsidP="00B20FE6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B20FE6" w:rsidRPr="00B20FE6" w:rsidRDefault="00B20FE6" w:rsidP="00B20FE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B20FE6" w:rsidRPr="00B20FE6" w:rsidRDefault="00B20FE6" w:rsidP="00B20FE6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B20FE6" w:rsidRPr="00B20FE6" w:rsidRDefault="00B20FE6" w:rsidP="00B20FE6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B20FE6" w:rsidRPr="00B20FE6" w:rsidRDefault="00B20FE6" w:rsidP="00B20FE6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B20FE6" w:rsidRPr="00B20FE6" w:rsidRDefault="00B20FE6" w:rsidP="00B20FE6">
      <w:pPr>
        <w:spacing w:line="580" w:lineRule="exact"/>
        <w:ind w:firstLineChars="1700" w:firstLine="5440"/>
        <w:rPr>
          <w:rFonts w:ascii="仿宋" w:eastAsia="仿宋" w:hAnsi="仿宋" w:cs="Times New Roman"/>
          <w:color w:val="000000"/>
          <w:sz w:val="32"/>
          <w:szCs w:val="32"/>
        </w:rPr>
      </w:pPr>
      <w:r w:rsidRPr="00B20FE6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B20FE6" w:rsidRPr="00B20FE6" w:rsidRDefault="00B20FE6" w:rsidP="00B20FE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20FE6" w:rsidRPr="00B20FE6" w:rsidRDefault="00B20FE6" w:rsidP="00B20FE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20FE6" w:rsidRPr="00B20FE6" w:rsidRDefault="00B20FE6" w:rsidP="00B20FE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B20FE6" w:rsidRPr="00B20FE6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1D7E36"/>
    <w:rsid w:val="00515A0D"/>
    <w:rsid w:val="007456C4"/>
    <w:rsid w:val="008C74CF"/>
    <w:rsid w:val="00B20FE6"/>
    <w:rsid w:val="00D6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6B2C4F84.dotm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2026-01-28T06:21:00Z</dcterms:created>
  <dcterms:modified xsi:type="dcterms:W3CDTF">2026-01-28T07:56:00Z</dcterms:modified>
</cp:coreProperties>
</file>