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43C" w:rsidRPr="00F9243C" w:rsidRDefault="00F9243C" w:rsidP="00F9243C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F9243C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F9243C" w:rsidRPr="00F9243C" w:rsidRDefault="00F9243C" w:rsidP="00F9243C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F9243C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F9243C" w:rsidRPr="00F9243C" w:rsidRDefault="00F9243C" w:rsidP="00F9243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F9243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陈武斌</w:t>
      </w: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，男，</w:t>
      </w:r>
      <w:r w:rsidRPr="00F9243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1981年10月15日</w:t>
      </w: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出生，</w:t>
      </w:r>
      <w:bookmarkStart w:id="0" w:name="_GoBack"/>
      <w:bookmarkEnd w:id="0"/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现在四川省眉州监狱服刑。</w:t>
      </w:r>
    </w:p>
    <w:p w:rsidR="00F9243C" w:rsidRPr="00F9243C" w:rsidRDefault="00F9243C" w:rsidP="00F9243C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罪犯</w:t>
      </w:r>
      <w:r w:rsidRPr="00F9243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陈武斌在服刑期间，能认罪悔罪，遵守法律法规及监规，接受教育改造，积极参加思想、文化、职业技术教育，积极参加劳动，努力完成劳动任务，确有悔改表现。</w:t>
      </w:r>
    </w:p>
    <w:p w:rsidR="00F9243C" w:rsidRPr="00F9243C" w:rsidRDefault="00F9243C" w:rsidP="00F9243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F9243C">
        <w:rPr>
          <w:rFonts w:ascii="仿宋" w:eastAsia="仿宋" w:hAnsi="仿宋" w:cs="Times New Roman" w:hint="eastAsia"/>
          <w:noProof/>
          <w:color w:val="000000"/>
          <w:sz w:val="32"/>
          <w:szCs w:val="32"/>
        </w:rPr>
        <w:t>陈武斌减刑七个月</w:t>
      </w: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。特报请裁定。</w:t>
      </w:r>
    </w:p>
    <w:p w:rsidR="00F9243C" w:rsidRPr="00F9243C" w:rsidRDefault="00F9243C" w:rsidP="00F9243C">
      <w:pPr>
        <w:spacing w:line="580" w:lineRule="exact"/>
        <w:ind w:firstLine="57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此致</w:t>
      </w: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眉山市中级人民法院</w:t>
      </w: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ind w:firstLineChars="1750" w:firstLine="560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F9243C" w:rsidRPr="00F9243C" w:rsidRDefault="00F9243C" w:rsidP="00F9243C">
      <w:pPr>
        <w:spacing w:line="580" w:lineRule="exact"/>
        <w:ind w:firstLineChars="1650" w:firstLine="5280"/>
        <w:rPr>
          <w:rFonts w:ascii="仿宋" w:eastAsia="仿宋" w:hAnsi="仿宋" w:cs="Times New Roman"/>
          <w:color w:val="000000"/>
          <w:sz w:val="32"/>
          <w:szCs w:val="32"/>
        </w:rPr>
      </w:pPr>
      <w:r w:rsidRPr="00F9243C">
        <w:rPr>
          <w:rFonts w:ascii="仿宋" w:eastAsia="仿宋" w:hAnsi="仿宋" w:cs="Times New Roman" w:hint="eastAsia"/>
          <w:color w:val="000000"/>
          <w:sz w:val="32"/>
          <w:szCs w:val="32"/>
        </w:rPr>
        <w:t>二〇二六年一月二十八日</w:t>
      </w: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F9243C" w:rsidRPr="00F9243C" w:rsidRDefault="00F9243C" w:rsidP="00F9243C">
      <w:pPr>
        <w:spacing w:line="58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sectPr w:rsidR="00F9243C" w:rsidRPr="00F9243C" w:rsidSect="00515A0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B9F"/>
    <w:rsid w:val="00040B9F"/>
    <w:rsid w:val="00421E97"/>
    <w:rsid w:val="00452A7D"/>
    <w:rsid w:val="00515A0D"/>
    <w:rsid w:val="008C74CF"/>
    <w:rsid w:val="00F9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C7736BA9.dotm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8213</dc:creator>
  <cp:keywords/>
  <dc:description/>
  <cp:lastModifiedBy>8213</cp:lastModifiedBy>
  <cp:revision>5</cp:revision>
  <dcterms:created xsi:type="dcterms:W3CDTF">2026-01-28T06:21:00Z</dcterms:created>
  <dcterms:modified xsi:type="dcterms:W3CDTF">2026-01-28T07:56:00Z</dcterms:modified>
</cp:coreProperties>
</file>