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38" w:rsidRPr="00142ADE" w:rsidRDefault="00082038" w:rsidP="00082038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82038" w:rsidRPr="00142ADE" w:rsidRDefault="00082038" w:rsidP="0008203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82038" w:rsidRPr="00142ADE" w:rsidRDefault="00082038" w:rsidP="0008203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82038" w:rsidRPr="00142ADE" w:rsidRDefault="00082038" w:rsidP="0008203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82038" w:rsidRPr="00142ADE" w:rsidRDefault="00082038" w:rsidP="0008203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陈俊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1974年12月19日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bookmarkStart w:id="0" w:name="_GoBack"/>
      <w:bookmarkEnd w:id="0"/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现在四川省眉州监狱服刑。</w:t>
      </w:r>
    </w:p>
    <w:p w:rsidR="00082038" w:rsidRPr="00142ADE" w:rsidRDefault="00082038" w:rsidP="0008203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陈俊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，该犯系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累犯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，依法应当从严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</w:p>
    <w:p w:rsidR="00082038" w:rsidRPr="00B769C2" w:rsidRDefault="00082038" w:rsidP="0008203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陈俊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082038" w:rsidRPr="00B769C2" w:rsidRDefault="00082038" w:rsidP="0008203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82038" w:rsidRPr="00B769C2" w:rsidRDefault="00082038" w:rsidP="000820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082038" w:rsidRDefault="00082038" w:rsidP="000820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082038" w:rsidRPr="00B769C2" w:rsidRDefault="00082038" w:rsidP="00082038">
      <w:pPr>
        <w:spacing w:line="580" w:lineRule="exact"/>
        <w:ind w:firstLineChars="2050" w:firstLine="656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082038" w:rsidRPr="00B769C2" w:rsidRDefault="00082038" w:rsidP="00082038">
      <w:pPr>
        <w:spacing w:line="580" w:lineRule="exact"/>
        <w:ind w:firstLineChars="1900" w:firstLine="608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二〇二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二十八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sectPr w:rsidR="00082038" w:rsidRPr="00B769C2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082038"/>
    <w:rsid w:val="00515A0D"/>
    <w:rsid w:val="00532CF8"/>
    <w:rsid w:val="008C74CF"/>
    <w:rsid w:val="00CF02D3"/>
    <w:rsid w:val="00E9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3781CF24.dotm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2026-01-28T06:21:00Z</dcterms:created>
  <dcterms:modified xsi:type="dcterms:W3CDTF">2026-01-28T07:55:00Z</dcterms:modified>
</cp:coreProperties>
</file>