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罪犯陆小华，男，1964年4月16日出生，初中文化。现在四川省眉州监狱服刑。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陆小华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为此，根据《中华人民共和国监狱法》第二十九条、《中华人民共和国刑法》第七十八条、《中华人民共和国刑事诉讼法》第二百七十三条第二款之规定，建议对罪犯陆小华减刑八个月。特报请裁定。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6BF5E05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4B6653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24D16B2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2026-01-29T01:57:01Z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