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wordWrap w:val="0"/>
        <w:spacing w:line="60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（2026）川眉狱减字第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125</w:t>
      </w:r>
      <w:r>
        <w:rPr>
          <w:rFonts w:hint="eastAsia" w:ascii="仿宋" w:hAnsi="仿宋" w:eastAsia="仿宋"/>
          <w:sz w:val="32"/>
          <w:szCs w:val="32"/>
          <w:lang w:eastAsia="zh-CN"/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罪犯郭一霖，男，1989年5月28日出生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大专文化。现在四川省眉州监狱服刑。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郭一霖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为此，根据《中华人民共和国监狱法》第二十九条、《中华人民共和国刑法》第七十八条、《中华人民共和国刑事诉讼法》第二百七十三条第二款之规定，建议对罪犯郭一霖减刑八个月。特报请裁定。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28165C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387F87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1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2026-01-29T01:19:55Z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