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B03" w:rsidRDefault="00582B03" w:rsidP="00582B03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582B03" w:rsidRDefault="00582B03" w:rsidP="00582B03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582B03" w:rsidRDefault="00582B03" w:rsidP="00582B03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582B03" w:rsidRDefault="00582B03" w:rsidP="00582B03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582B03" w:rsidRDefault="00582B03" w:rsidP="00582B03">
      <w:pPr>
        <w:spacing w:line="58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罪犯赵荣博，男，1965年3月18日出生，大学本科文化，现在四川省眉州监狱服刑。</w:t>
      </w:r>
    </w:p>
    <w:p w:rsidR="000C2526" w:rsidRDefault="000C2526" w:rsidP="00582B03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罪犯赵荣博在服刑期间，认真遵守监规，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582B03" w:rsidRPr="00A8260E" w:rsidRDefault="00582B03" w:rsidP="00582B03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A8260E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为此，根据《中华人民共和国监狱法》第二十九条、《中华人民共和国刑法》第七十八条、《中华人民共和国刑事诉讼法》第二百七十三条第二款之规定，建议对罪犯赵荣博减刑四个月。特报请裁定。</w:t>
      </w:r>
    </w:p>
    <w:p w:rsidR="00582B03" w:rsidRPr="00A8260E" w:rsidRDefault="00582B03" w:rsidP="00582B03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A8260E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582B03" w:rsidRPr="00A8260E" w:rsidRDefault="00582B03" w:rsidP="00582B03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A8260E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582B03" w:rsidRDefault="00582B03" w:rsidP="00582B03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582B03" w:rsidRDefault="00582B03" w:rsidP="00582B03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二〇二六年一月二十八日</w:t>
      </w:r>
    </w:p>
    <w:p w:rsidR="00582B03" w:rsidRDefault="00582B03" w:rsidP="00582B03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582B03" w:rsidRDefault="00582B03" w:rsidP="00582B03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844E71" w:rsidRDefault="00ED57D5" w:rsidP="00582B03">
      <w:pPr>
        <w:spacing w:line="580" w:lineRule="exact"/>
      </w:pPr>
      <w:bookmarkStart w:id="0" w:name="_GoBack"/>
      <w:bookmarkEnd w:id="0"/>
    </w:p>
    <w:sectPr w:rsidR="00ED57D5" w:rsidRPr="00844E71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24821"/>
    <w:rsid w:val="00041ECC"/>
    <w:rsid w:val="00053C0D"/>
    <w:rsid w:val="0007228A"/>
    <w:rsid w:val="000A1BF2"/>
    <w:rsid w:val="000C2526"/>
    <w:rsid w:val="000C5943"/>
    <w:rsid w:val="000F2F13"/>
    <w:rsid w:val="00107F86"/>
    <w:rsid w:val="0011056E"/>
    <w:rsid w:val="0013552F"/>
    <w:rsid w:val="00145AF5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15B1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22D38"/>
    <w:rsid w:val="00432189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82B03"/>
    <w:rsid w:val="005926AB"/>
    <w:rsid w:val="005C578F"/>
    <w:rsid w:val="00610084"/>
    <w:rsid w:val="0061115B"/>
    <w:rsid w:val="006319D4"/>
    <w:rsid w:val="00635D31"/>
    <w:rsid w:val="006426E3"/>
    <w:rsid w:val="006430F9"/>
    <w:rsid w:val="00643F73"/>
    <w:rsid w:val="00654581"/>
    <w:rsid w:val="00674B95"/>
    <w:rsid w:val="006916F5"/>
    <w:rsid w:val="006B1AF9"/>
    <w:rsid w:val="006B28D8"/>
    <w:rsid w:val="006C6AF6"/>
    <w:rsid w:val="00713E30"/>
    <w:rsid w:val="007253F9"/>
    <w:rsid w:val="007460D6"/>
    <w:rsid w:val="00754436"/>
    <w:rsid w:val="00796CC2"/>
    <w:rsid w:val="007A186D"/>
    <w:rsid w:val="007F19C4"/>
    <w:rsid w:val="007F3F80"/>
    <w:rsid w:val="008132F0"/>
    <w:rsid w:val="00844E71"/>
    <w:rsid w:val="008C7E69"/>
    <w:rsid w:val="008E3367"/>
    <w:rsid w:val="009057B9"/>
    <w:rsid w:val="009266A1"/>
    <w:rsid w:val="009436F8"/>
    <w:rsid w:val="00951194"/>
    <w:rsid w:val="009A3700"/>
    <w:rsid w:val="00AB567B"/>
    <w:rsid w:val="00AB7D2D"/>
    <w:rsid w:val="00AD4234"/>
    <w:rsid w:val="00B222D3"/>
    <w:rsid w:val="00B51933"/>
    <w:rsid w:val="00B83387"/>
    <w:rsid w:val="00B925B6"/>
    <w:rsid w:val="00BA1806"/>
    <w:rsid w:val="00BB3F26"/>
    <w:rsid w:val="00BD5210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E0651D"/>
    <w:rsid w:val="00E06803"/>
    <w:rsid w:val="00E22FBD"/>
    <w:rsid w:val="00E27BCA"/>
    <w:rsid w:val="00E44C4B"/>
    <w:rsid w:val="00E509B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B0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767BA3A-857A-41D2-8F0D-942559ACA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A40A5881.dotm</Template>
  <TotalTime>953</TotalTime>
  <Pages>1</Pages>
  <Words>31</Words>
  <Characters>182</Characters>
  <Application>Microsoft Office Word</Application>
  <DocSecurity>0</DocSecurity>
  <Lines>1</Lines>
  <Paragraphs>1</Paragraphs>
  <ScaleCrop>false</ScaleCrop>
  <Company>China</Company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137</cp:revision>
  <cp:lastPrinted>2022-06-22T02:19:00Z</cp:lastPrinted>
  <dcterms:created xsi:type="dcterms:W3CDTF">2022-03-23T06:35:00Z</dcterms:created>
  <dcterms:modified xsi:type="dcterms:W3CDTF">2026-02-02T07:42:00Z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