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1E6" w:rsidRDefault="003041E6" w:rsidP="003041E6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3041E6" w:rsidRDefault="003041E6" w:rsidP="003041E6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3041E6" w:rsidRDefault="003041E6" w:rsidP="003041E6">
      <w:pPr>
        <w:spacing w:line="460" w:lineRule="exact"/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3041E6" w:rsidRDefault="003041E6" w:rsidP="003041E6">
      <w:pPr>
        <w:spacing w:line="46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041E6" w:rsidRDefault="003041E6" w:rsidP="003041E6">
      <w:pPr>
        <w:spacing w:line="4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65014">
        <w:rPr>
          <w:rFonts w:ascii="仿宋" w:eastAsia="仿宋" w:hAnsi="仿宋" w:hint="eastAsia"/>
          <w:sz w:val="32"/>
          <w:szCs w:val="32"/>
        </w:rPr>
        <w:t>罪犯</w:t>
      </w:r>
      <w:r w:rsidRPr="00C65014">
        <w:rPr>
          <w:rFonts w:ascii="仿宋" w:eastAsia="仿宋" w:hAnsi="仿宋" w:hint="eastAsia"/>
          <w:noProof/>
          <w:sz w:val="32"/>
          <w:szCs w:val="32"/>
        </w:rPr>
        <w:t>贺乾平</w:t>
      </w:r>
      <w:r w:rsidRPr="00C65014">
        <w:rPr>
          <w:rFonts w:ascii="仿宋" w:eastAsia="仿宋" w:hAnsi="仿宋" w:hint="eastAsia"/>
          <w:sz w:val="32"/>
          <w:szCs w:val="32"/>
        </w:rPr>
        <w:t>，别名</w:t>
      </w:r>
      <w:r w:rsidRPr="00C65014">
        <w:rPr>
          <w:rFonts w:ascii="仿宋" w:eastAsia="仿宋" w:hAnsi="仿宋" w:hint="eastAsia"/>
          <w:noProof/>
          <w:sz w:val="32"/>
          <w:szCs w:val="32"/>
        </w:rPr>
        <w:t>贺前平、李忠玉，</w:t>
      </w:r>
      <w:r w:rsidRPr="00C65014">
        <w:rPr>
          <w:rFonts w:ascii="仿宋" w:eastAsia="仿宋" w:hAnsi="仿宋" w:hint="eastAsia"/>
          <w:sz w:val="32"/>
          <w:szCs w:val="32"/>
        </w:rPr>
        <w:t>男，</w:t>
      </w:r>
      <w:r w:rsidRPr="00C65014">
        <w:rPr>
          <w:rFonts w:ascii="仿宋" w:eastAsia="仿宋" w:hAnsi="仿宋" w:hint="eastAsia"/>
          <w:noProof/>
          <w:sz w:val="32"/>
          <w:szCs w:val="32"/>
        </w:rPr>
        <w:t>1970年1月4日出生</w:t>
      </w:r>
      <w:r w:rsidRPr="00C65014">
        <w:rPr>
          <w:rFonts w:ascii="仿宋" w:eastAsia="仿宋" w:hAnsi="仿宋" w:hint="eastAsia"/>
          <w:sz w:val="32"/>
          <w:szCs w:val="32"/>
        </w:rPr>
        <w:t>，</w:t>
      </w:r>
      <w:r w:rsidRPr="00C65014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C65014">
        <w:rPr>
          <w:rFonts w:ascii="仿宋" w:eastAsia="仿宋" w:hAnsi="仿宋" w:hint="eastAsia"/>
          <w:sz w:val="32"/>
          <w:szCs w:val="32"/>
        </w:rPr>
        <w:t>，现在四川省眉州监狱服刑。</w:t>
      </w:r>
    </w:p>
    <w:p w:rsidR="00B7360C" w:rsidRDefault="00B7360C" w:rsidP="00B7360C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C65014">
        <w:rPr>
          <w:rFonts w:ascii="仿宋" w:eastAsia="仿宋" w:hAnsi="仿宋" w:hint="eastAsia"/>
          <w:noProof/>
          <w:sz w:val="32"/>
          <w:szCs w:val="32"/>
        </w:rPr>
        <w:t>贺乾平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3041E6" w:rsidRPr="008D0226" w:rsidRDefault="003041E6" w:rsidP="003041E6">
      <w:pPr>
        <w:spacing w:line="4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D0226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为此，根据《中华人民共和国监狱法》第二十九条、《中华人民共和国刑法》第七十八条、《中华人民共和国刑事诉讼法》第二百七十三条第二款之规定，建议对罪犯贺乾平减刑六个月。特报请裁定。</w:t>
      </w:r>
    </w:p>
    <w:p w:rsidR="003041E6" w:rsidRPr="008D0226" w:rsidRDefault="003041E6" w:rsidP="003041E6">
      <w:pPr>
        <w:spacing w:line="46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8D0226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3041E6" w:rsidRPr="008D0226" w:rsidRDefault="003041E6" w:rsidP="003041E6">
      <w:pPr>
        <w:spacing w:line="46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8D0226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3041E6" w:rsidRDefault="003041E6" w:rsidP="003041E6">
      <w:pPr>
        <w:spacing w:line="460" w:lineRule="exact"/>
        <w:ind w:right="1360"/>
        <w:rPr>
          <w:rFonts w:ascii="仿宋" w:eastAsia="仿宋" w:hAnsi="仿宋"/>
          <w:sz w:val="32"/>
          <w:szCs w:val="32"/>
        </w:rPr>
      </w:pPr>
    </w:p>
    <w:p w:rsidR="003041E6" w:rsidRDefault="003041E6" w:rsidP="003041E6">
      <w:pPr>
        <w:spacing w:line="46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3041E6" w:rsidRDefault="003041E6" w:rsidP="003041E6">
      <w:pPr>
        <w:spacing w:line="46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3041E6" w:rsidRDefault="003041E6" w:rsidP="003041E6">
      <w:pPr>
        <w:spacing w:line="46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3041E6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041E6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07D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418E1"/>
    <w:rsid w:val="00B51933"/>
    <w:rsid w:val="00B7360C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E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99452E-348A-4EE1-8C90-169FF3D97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954</TotalTime>
  <Pages>1</Pages>
  <Words>32</Words>
  <Characters>188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136</cp:revision>
  <cp:lastPrinted>2022-06-22T02:19:00Z</cp:lastPrinted>
  <dcterms:created xsi:type="dcterms:W3CDTF">2022-03-23T06:35:00Z</dcterms:created>
  <dcterms:modified xsi:type="dcterms:W3CDTF">2026-02-02T07:28:00Z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