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EC" w:rsidRDefault="003264EC" w:rsidP="003264E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264EC" w:rsidRDefault="003264EC" w:rsidP="003264E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264EC" w:rsidRDefault="003264EC" w:rsidP="003264E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264EC" w:rsidRDefault="003264EC" w:rsidP="003264E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264EC" w:rsidRDefault="003264EC" w:rsidP="003264EC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罪犯袁龙虎（又名丁龙虎、小虎），男，1988年3月7日出生，初中文化，现在四川省眉州监狱</w:t>
      </w:r>
      <w:r w:rsidR="00317C70">
        <w:rPr>
          <w:rFonts w:ascii="仿宋" w:eastAsia="仿宋" w:hAnsi="仿宋" w:hint="eastAsia"/>
          <w:sz w:val="32"/>
          <w:szCs w:val="32"/>
        </w:rPr>
        <w:t>服刑。</w:t>
      </w:r>
    </w:p>
    <w:p w:rsidR="00317C70" w:rsidRDefault="00317C70" w:rsidP="003264E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罪犯袁龙虎在服刑期间，认真遵守监规，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264EC" w:rsidRPr="00DC3D26" w:rsidRDefault="003264EC" w:rsidP="003264E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C3D2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为此，根据《中华人民共和国监狱法》第二十九条、《中华人民共和国刑法》第七十八条、《中华人民共和国刑事诉讼法》第二百七十三条第二款之规定，建议对罪犯袁龙虎减刑八个月。特报请裁定。</w:t>
      </w:r>
    </w:p>
    <w:p w:rsidR="003264EC" w:rsidRPr="00DC3D26" w:rsidRDefault="003264EC" w:rsidP="003264E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DC3D2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264EC" w:rsidRPr="00DC3D26" w:rsidRDefault="003264EC" w:rsidP="003264E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DC3D26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3264EC" w:rsidRPr="00DC3D26" w:rsidRDefault="003264EC" w:rsidP="003264EC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3264EC" w:rsidRPr="00DC3D26" w:rsidRDefault="003264EC" w:rsidP="003264EC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DC3D26">
        <w:rPr>
          <w:rFonts w:ascii="仿宋" w:eastAsia="仿宋" w:hAnsi="仿宋" w:hint="eastAsia"/>
          <w:color w:val="000000" w:themeColor="text1"/>
          <w:sz w:val="32"/>
          <w:szCs w:val="32"/>
        </w:rPr>
        <w:t>二〇二六年一月二十八日</w:t>
      </w:r>
    </w:p>
    <w:p w:rsidR="003264EC" w:rsidRDefault="003264EC" w:rsidP="003264E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264EC" w:rsidRDefault="003264EC" w:rsidP="003264E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3264EC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12F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17C70"/>
    <w:rsid w:val="00326231"/>
    <w:rsid w:val="003264EC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1A5D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E1DBE0-6F28-4E9C-BF60-BDAFA3F3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952</TotalTime>
  <Pages>1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