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罪犯袁桃，男，</w:t>
      </w:r>
      <w:r>
        <w:rPr>
          <w:rFonts w:ascii="仿宋" w:hAnsi="仿宋" w:eastAsia="仿宋"/>
          <w:sz w:val="32"/>
          <w:szCs w:val="32"/>
        </w:rPr>
        <w:t>1988年10月26日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，建议对罪犯袁桃减刑六个月。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213324B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72327CE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2026-02-02T09:40:25Z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