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罪犯苏杨波，男，1981年9月21日出生，初中文化。现在四川省眉州监狱服刑。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eastAsia="zh-CN"/>
        </w:rPr>
        <w:t>苏杨波</w:t>
      </w:r>
      <w:r>
        <w:rPr>
          <w:rFonts w:hint="eastAsia" w:ascii="仿宋" w:hAnsi="仿宋" w:eastAsia="仿宋"/>
          <w:sz w:val="32"/>
          <w:szCs w:val="32"/>
        </w:rPr>
        <w:t>在服刑期间，能认罪悔罪，遵规守纪，积极改造，确有悔改表现。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为此，根据《中华人民共和国监狱法》第二十九条、《中华人民共和国刑法》第七十八条、《中华人民共和国刑事诉讼法》第二百七十三条第二款之规定，建议对罪犯苏杨波减刑八个月。特报请裁定。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ind w:firstLine="6400" w:firstLineChars="20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</w:p>
    <w:p>
      <w:pPr>
        <w:spacing w:line="580" w:lineRule="exact"/>
        <w:ind w:firstLine="6400" w:firstLineChars="20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四川省眉州监狱</w:t>
      </w:r>
    </w:p>
    <w:p>
      <w:pPr>
        <w:spacing w:line="580" w:lineRule="exact"/>
        <w:jc w:val="righ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二0二六年一月二十八日</w:t>
      </w:r>
    </w:p>
    <w:p>
      <w:pPr>
        <w:spacing w:line="580" w:lineRule="exact"/>
        <w:ind w:firstLine="6720" w:firstLineChars="2100"/>
        <w:jc w:val="left"/>
        <w:rPr>
          <w:rFonts w:ascii="仿宋" w:hAnsi="仿宋" w:eastAsia="仿宋"/>
          <w:sz w:val="32"/>
          <w:szCs w:val="32"/>
        </w:rPr>
      </w:pP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/>
    <w:sectPr>
      <w:type w:val="continuous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84B"/>
    <w:rsid w:val="000428C9"/>
    <w:rsid w:val="0008628D"/>
    <w:rsid w:val="00091E07"/>
    <w:rsid w:val="0009214D"/>
    <w:rsid w:val="00094603"/>
    <w:rsid w:val="000C185E"/>
    <w:rsid w:val="001B2BDB"/>
    <w:rsid w:val="001C5977"/>
    <w:rsid w:val="001E147F"/>
    <w:rsid w:val="00252687"/>
    <w:rsid w:val="00257D2F"/>
    <w:rsid w:val="002A5652"/>
    <w:rsid w:val="002C5FBD"/>
    <w:rsid w:val="002C7BD0"/>
    <w:rsid w:val="003015A8"/>
    <w:rsid w:val="003203DF"/>
    <w:rsid w:val="00337254"/>
    <w:rsid w:val="00362309"/>
    <w:rsid w:val="003649D3"/>
    <w:rsid w:val="00386253"/>
    <w:rsid w:val="00387FFB"/>
    <w:rsid w:val="003A0FED"/>
    <w:rsid w:val="00404E61"/>
    <w:rsid w:val="00414BC0"/>
    <w:rsid w:val="00422CB8"/>
    <w:rsid w:val="0043584B"/>
    <w:rsid w:val="004521D7"/>
    <w:rsid w:val="004664A6"/>
    <w:rsid w:val="004C7821"/>
    <w:rsid w:val="004E651A"/>
    <w:rsid w:val="00502643"/>
    <w:rsid w:val="00692000"/>
    <w:rsid w:val="006E0F9D"/>
    <w:rsid w:val="007A1BF7"/>
    <w:rsid w:val="007C2870"/>
    <w:rsid w:val="007D6592"/>
    <w:rsid w:val="00822358"/>
    <w:rsid w:val="00825FC1"/>
    <w:rsid w:val="00854E3D"/>
    <w:rsid w:val="008C2BDB"/>
    <w:rsid w:val="008C4396"/>
    <w:rsid w:val="009877CE"/>
    <w:rsid w:val="009C06C7"/>
    <w:rsid w:val="009D12BF"/>
    <w:rsid w:val="009D5AFD"/>
    <w:rsid w:val="00A024A4"/>
    <w:rsid w:val="00A07BF6"/>
    <w:rsid w:val="00A22FED"/>
    <w:rsid w:val="00A66959"/>
    <w:rsid w:val="00A81F07"/>
    <w:rsid w:val="00A8735B"/>
    <w:rsid w:val="00AA5247"/>
    <w:rsid w:val="00AF3587"/>
    <w:rsid w:val="00B1176C"/>
    <w:rsid w:val="00B34D67"/>
    <w:rsid w:val="00B41842"/>
    <w:rsid w:val="00B52747"/>
    <w:rsid w:val="00B537F6"/>
    <w:rsid w:val="00B55333"/>
    <w:rsid w:val="00BB0934"/>
    <w:rsid w:val="00BD5745"/>
    <w:rsid w:val="00C01E93"/>
    <w:rsid w:val="00C0695F"/>
    <w:rsid w:val="00C47CF1"/>
    <w:rsid w:val="00C509AE"/>
    <w:rsid w:val="00C63E6A"/>
    <w:rsid w:val="00CB7B47"/>
    <w:rsid w:val="00CF700D"/>
    <w:rsid w:val="00CF7F10"/>
    <w:rsid w:val="00D0641F"/>
    <w:rsid w:val="00D61661"/>
    <w:rsid w:val="00D86D26"/>
    <w:rsid w:val="00D87A98"/>
    <w:rsid w:val="00DA13DF"/>
    <w:rsid w:val="00DF2DEF"/>
    <w:rsid w:val="00E1635E"/>
    <w:rsid w:val="00E679EC"/>
    <w:rsid w:val="00E8627B"/>
    <w:rsid w:val="00F21627"/>
    <w:rsid w:val="00F4250A"/>
    <w:rsid w:val="00F51450"/>
    <w:rsid w:val="00FA7218"/>
    <w:rsid w:val="00FB3ECB"/>
    <w:rsid w:val="00FC4DA5"/>
    <w:rsid w:val="00FE6309"/>
    <w:rsid w:val="0106128F"/>
    <w:rsid w:val="02D776FC"/>
    <w:rsid w:val="030E7743"/>
    <w:rsid w:val="03CA7733"/>
    <w:rsid w:val="03D97A5A"/>
    <w:rsid w:val="04101D48"/>
    <w:rsid w:val="04BA6830"/>
    <w:rsid w:val="04DC0472"/>
    <w:rsid w:val="05D9374C"/>
    <w:rsid w:val="06A50D48"/>
    <w:rsid w:val="06BA7E3D"/>
    <w:rsid w:val="06DF2086"/>
    <w:rsid w:val="07F55CCE"/>
    <w:rsid w:val="080655D9"/>
    <w:rsid w:val="08981979"/>
    <w:rsid w:val="089F18A4"/>
    <w:rsid w:val="08D8255D"/>
    <w:rsid w:val="096B00EA"/>
    <w:rsid w:val="0A5361EC"/>
    <w:rsid w:val="0A825C8F"/>
    <w:rsid w:val="0B553648"/>
    <w:rsid w:val="0B837DA4"/>
    <w:rsid w:val="0BA01281"/>
    <w:rsid w:val="0C4069BC"/>
    <w:rsid w:val="0C483F60"/>
    <w:rsid w:val="0C610FB9"/>
    <w:rsid w:val="0CB45FCB"/>
    <w:rsid w:val="0CB956B7"/>
    <w:rsid w:val="0CBB0AB1"/>
    <w:rsid w:val="0D4238EF"/>
    <w:rsid w:val="0EEB683C"/>
    <w:rsid w:val="0FE560DE"/>
    <w:rsid w:val="101D7E62"/>
    <w:rsid w:val="10CE43AF"/>
    <w:rsid w:val="136A5948"/>
    <w:rsid w:val="139E1C3D"/>
    <w:rsid w:val="150B69A3"/>
    <w:rsid w:val="154D0308"/>
    <w:rsid w:val="15906307"/>
    <w:rsid w:val="16940743"/>
    <w:rsid w:val="16CB2D41"/>
    <w:rsid w:val="17320E89"/>
    <w:rsid w:val="18B605B9"/>
    <w:rsid w:val="19084B21"/>
    <w:rsid w:val="19946ECB"/>
    <w:rsid w:val="1A000EC6"/>
    <w:rsid w:val="1A592E39"/>
    <w:rsid w:val="1B5A09A6"/>
    <w:rsid w:val="1C3D1682"/>
    <w:rsid w:val="1C882AF2"/>
    <w:rsid w:val="1CA64FA6"/>
    <w:rsid w:val="1CD004A4"/>
    <w:rsid w:val="1D9A015C"/>
    <w:rsid w:val="1E5C067A"/>
    <w:rsid w:val="1F5D054B"/>
    <w:rsid w:val="202A67F2"/>
    <w:rsid w:val="20CF2E12"/>
    <w:rsid w:val="22424FFE"/>
    <w:rsid w:val="22AD4FC0"/>
    <w:rsid w:val="23007FA4"/>
    <w:rsid w:val="234B2BC2"/>
    <w:rsid w:val="23B07DF8"/>
    <w:rsid w:val="23BE2C52"/>
    <w:rsid w:val="23C61050"/>
    <w:rsid w:val="23F90CD3"/>
    <w:rsid w:val="241364CA"/>
    <w:rsid w:val="241F60DF"/>
    <w:rsid w:val="250E7042"/>
    <w:rsid w:val="25357CC0"/>
    <w:rsid w:val="25A40F46"/>
    <w:rsid w:val="2678641E"/>
    <w:rsid w:val="27100555"/>
    <w:rsid w:val="282D6D5B"/>
    <w:rsid w:val="283A5406"/>
    <w:rsid w:val="28B87BF5"/>
    <w:rsid w:val="28D221CA"/>
    <w:rsid w:val="2951796C"/>
    <w:rsid w:val="29941B0B"/>
    <w:rsid w:val="29C006A1"/>
    <w:rsid w:val="29F97720"/>
    <w:rsid w:val="2A4E4BE3"/>
    <w:rsid w:val="2B387D86"/>
    <w:rsid w:val="2B586356"/>
    <w:rsid w:val="2BDF644C"/>
    <w:rsid w:val="2BEE2879"/>
    <w:rsid w:val="2E696F72"/>
    <w:rsid w:val="2E82542C"/>
    <w:rsid w:val="2F977B19"/>
    <w:rsid w:val="309F39C8"/>
    <w:rsid w:val="3142426C"/>
    <w:rsid w:val="317B3B34"/>
    <w:rsid w:val="31810BC5"/>
    <w:rsid w:val="34453C94"/>
    <w:rsid w:val="351D2BDD"/>
    <w:rsid w:val="35352722"/>
    <w:rsid w:val="355A2C93"/>
    <w:rsid w:val="375D5C55"/>
    <w:rsid w:val="378215CD"/>
    <w:rsid w:val="38EC18AC"/>
    <w:rsid w:val="396D5B6C"/>
    <w:rsid w:val="3A0C48A9"/>
    <w:rsid w:val="3B1C33C6"/>
    <w:rsid w:val="3BAD714C"/>
    <w:rsid w:val="3BB47694"/>
    <w:rsid w:val="3C3E6D82"/>
    <w:rsid w:val="3CC6374C"/>
    <w:rsid w:val="3DF71CB4"/>
    <w:rsid w:val="3E0751B1"/>
    <w:rsid w:val="3E9D49DA"/>
    <w:rsid w:val="3F1C0786"/>
    <w:rsid w:val="3F2215F7"/>
    <w:rsid w:val="3F662D57"/>
    <w:rsid w:val="40C53900"/>
    <w:rsid w:val="41840137"/>
    <w:rsid w:val="42950846"/>
    <w:rsid w:val="42FA1256"/>
    <w:rsid w:val="434270C8"/>
    <w:rsid w:val="438B67C4"/>
    <w:rsid w:val="43FF341E"/>
    <w:rsid w:val="44350D4A"/>
    <w:rsid w:val="445B0073"/>
    <w:rsid w:val="44867B2B"/>
    <w:rsid w:val="45F116FE"/>
    <w:rsid w:val="45F51F09"/>
    <w:rsid w:val="46256227"/>
    <w:rsid w:val="46325557"/>
    <w:rsid w:val="467446AC"/>
    <w:rsid w:val="46EF0896"/>
    <w:rsid w:val="474C0F3C"/>
    <w:rsid w:val="48967807"/>
    <w:rsid w:val="489B3A49"/>
    <w:rsid w:val="48CD2B39"/>
    <w:rsid w:val="49A71AF1"/>
    <w:rsid w:val="4A5D58FE"/>
    <w:rsid w:val="4A6B1765"/>
    <w:rsid w:val="4A73428F"/>
    <w:rsid w:val="4B294614"/>
    <w:rsid w:val="4B2947A4"/>
    <w:rsid w:val="4D6E1D3E"/>
    <w:rsid w:val="4E2E1A78"/>
    <w:rsid w:val="4ED01203"/>
    <w:rsid w:val="4F381FEF"/>
    <w:rsid w:val="4F3825B4"/>
    <w:rsid w:val="4FEB415C"/>
    <w:rsid w:val="50B83390"/>
    <w:rsid w:val="527B0AB6"/>
    <w:rsid w:val="530A71FE"/>
    <w:rsid w:val="53416038"/>
    <w:rsid w:val="560C64AF"/>
    <w:rsid w:val="578237E6"/>
    <w:rsid w:val="579A29F9"/>
    <w:rsid w:val="587413F2"/>
    <w:rsid w:val="58B47D03"/>
    <w:rsid w:val="594F0805"/>
    <w:rsid w:val="59BE420F"/>
    <w:rsid w:val="5A146817"/>
    <w:rsid w:val="5A9C74A1"/>
    <w:rsid w:val="5AE70D07"/>
    <w:rsid w:val="5B464BC6"/>
    <w:rsid w:val="5BBD03DA"/>
    <w:rsid w:val="5C2A05FF"/>
    <w:rsid w:val="5C747143"/>
    <w:rsid w:val="5CE80AD7"/>
    <w:rsid w:val="5E02121C"/>
    <w:rsid w:val="5E3B6BB4"/>
    <w:rsid w:val="5F8A3AB7"/>
    <w:rsid w:val="5FB67866"/>
    <w:rsid w:val="600C2CBB"/>
    <w:rsid w:val="61364286"/>
    <w:rsid w:val="61532FC5"/>
    <w:rsid w:val="61B97FF2"/>
    <w:rsid w:val="61C91C38"/>
    <w:rsid w:val="620E1DC7"/>
    <w:rsid w:val="620E74DB"/>
    <w:rsid w:val="62280FD4"/>
    <w:rsid w:val="62E92166"/>
    <w:rsid w:val="63242AD7"/>
    <w:rsid w:val="639420A5"/>
    <w:rsid w:val="643F58D5"/>
    <w:rsid w:val="661F760E"/>
    <w:rsid w:val="66DD2850"/>
    <w:rsid w:val="66E86B9E"/>
    <w:rsid w:val="67E14864"/>
    <w:rsid w:val="67F529AC"/>
    <w:rsid w:val="680D7599"/>
    <w:rsid w:val="69132205"/>
    <w:rsid w:val="6927595B"/>
    <w:rsid w:val="69B81910"/>
    <w:rsid w:val="69D72B92"/>
    <w:rsid w:val="6A956AFE"/>
    <w:rsid w:val="6AAE28AC"/>
    <w:rsid w:val="6ACD4DD6"/>
    <w:rsid w:val="6B11159C"/>
    <w:rsid w:val="6B9D21F2"/>
    <w:rsid w:val="6BC118D5"/>
    <w:rsid w:val="6CC37001"/>
    <w:rsid w:val="6E1B2C2D"/>
    <w:rsid w:val="6E406643"/>
    <w:rsid w:val="6E9F4F16"/>
    <w:rsid w:val="6F056D62"/>
    <w:rsid w:val="6F0648BC"/>
    <w:rsid w:val="6F1F0140"/>
    <w:rsid w:val="6F441B23"/>
    <w:rsid w:val="6F46367E"/>
    <w:rsid w:val="6F5F5CB8"/>
    <w:rsid w:val="6F893B9F"/>
    <w:rsid w:val="6FCF0DD1"/>
    <w:rsid w:val="6FEC60B9"/>
    <w:rsid w:val="70275965"/>
    <w:rsid w:val="70307167"/>
    <w:rsid w:val="70951862"/>
    <w:rsid w:val="70EF6683"/>
    <w:rsid w:val="712848E0"/>
    <w:rsid w:val="738C141F"/>
    <w:rsid w:val="73C27F90"/>
    <w:rsid w:val="73D77E7A"/>
    <w:rsid w:val="7565168F"/>
    <w:rsid w:val="75D1416C"/>
    <w:rsid w:val="76362A54"/>
    <w:rsid w:val="77B10DF2"/>
    <w:rsid w:val="783906E0"/>
    <w:rsid w:val="79307B6A"/>
    <w:rsid w:val="7A1C755C"/>
    <w:rsid w:val="7AF33BC6"/>
    <w:rsid w:val="7B3D43C8"/>
    <w:rsid w:val="7BDE64DD"/>
    <w:rsid w:val="7C100861"/>
    <w:rsid w:val="7CC86968"/>
    <w:rsid w:val="7D093810"/>
    <w:rsid w:val="7ECC7DE9"/>
    <w:rsid w:val="7F130B8D"/>
    <w:rsid w:val="7FEA45A3"/>
    <w:rsid w:val="7FEB729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96E08C9E.dotm</Template>
  <Company>China</Company>
  <Pages>54</Pages>
  <Words>20955</Words>
  <Characters>2475</Characters>
  <Lines>20</Lines>
  <Paragraphs>46</Paragraphs>
  <TotalTime>0</TotalTime>
  <ScaleCrop>false</ScaleCrop>
  <LinksUpToDate>false</LinksUpToDate>
  <CharactersWithSpaces>23384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2025-12-07T08:48:00Z</dcterms:created>
  <dc:creator>6295</dc:creator>
  <cp:lastModifiedBy>6336</cp:lastModifiedBy>
  <dcterms:modified xsi:type="dcterms:W3CDTF">2026-01-29T02:04:54Z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