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wordWrap w:val="0"/>
        <w:spacing w:line="60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（2026）川眉狱减字第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132</w:t>
      </w:r>
      <w:r>
        <w:rPr>
          <w:rFonts w:hint="eastAsia" w:ascii="仿宋" w:hAnsi="仿宋" w:eastAsia="仿宋"/>
          <w:sz w:val="32"/>
          <w:szCs w:val="32"/>
          <w:lang w:eastAsia="zh-CN"/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罪犯苏文辉，男，1980年10月18日出生，初中文化。现在四川省眉州监狱服刑。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苏文辉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为此，根据《中华人民共和国监狱法》第二十九条、《中华人民共和国刑法》第七十八条、《中华人民共和国刑事诉讼法》第二百七十三条第二款之规定，建议对罪犯苏文辉减刑七个月。特报请裁定。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6A50D48"/>
    <w:rsid w:val="06BA7E3D"/>
    <w:rsid w:val="06DF2086"/>
    <w:rsid w:val="07F55CCE"/>
    <w:rsid w:val="080655D9"/>
    <w:rsid w:val="08981979"/>
    <w:rsid w:val="089F18A4"/>
    <w:rsid w:val="08D8255D"/>
    <w:rsid w:val="096B00EA"/>
    <w:rsid w:val="0A5361EC"/>
    <w:rsid w:val="0A825C8F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B605B9"/>
    <w:rsid w:val="19084B21"/>
    <w:rsid w:val="19946ECB"/>
    <w:rsid w:val="1A000EC6"/>
    <w:rsid w:val="1A592E39"/>
    <w:rsid w:val="1B5A09A6"/>
    <w:rsid w:val="1C3D1682"/>
    <w:rsid w:val="1C882AF2"/>
    <w:rsid w:val="1CA64FA6"/>
    <w:rsid w:val="1CD004A4"/>
    <w:rsid w:val="1D9A015C"/>
    <w:rsid w:val="1E5C067A"/>
    <w:rsid w:val="1F5D054B"/>
    <w:rsid w:val="202A67F2"/>
    <w:rsid w:val="20CF2E12"/>
    <w:rsid w:val="22424FFE"/>
    <w:rsid w:val="22AD4FC0"/>
    <w:rsid w:val="23007FA4"/>
    <w:rsid w:val="234B2BC2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78641E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B586356"/>
    <w:rsid w:val="2BDF644C"/>
    <w:rsid w:val="2BEE2879"/>
    <w:rsid w:val="2E696F72"/>
    <w:rsid w:val="2E82542C"/>
    <w:rsid w:val="309F39C8"/>
    <w:rsid w:val="3142426C"/>
    <w:rsid w:val="317B3B34"/>
    <w:rsid w:val="31810BC5"/>
    <w:rsid w:val="34453C94"/>
    <w:rsid w:val="351D2BDD"/>
    <w:rsid w:val="35352722"/>
    <w:rsid w:val="355A2C93"/>
    <w:rsid w:val="375D5C55"/>
    <w:rsid w:val="378215CD"/>
    <w:rsid w:val="38EC18AC"/>
    <w:rsid w:val="396D5B6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3FA67F47"/>
    <w:rsid w:val="40C53900"/>
    <w:rsid w:val="41840137"/>
    <w:rsid w:val="42950846"/>
    <w:rsid w:val="42FA1256"/>
    <w:rsid w:val="434270C8"/>
    <w:rsid w:val="438B67C4"/>
    <w:rsid w:val="43FF341E"/>
    <w:rsid w:val="44350D4A"/>
    <w:rsid w:val="445B0073"/>
    <w:rsid w:val="44867B2B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A71AF1"/>
    <w:rsid w:val="4A5D58FE"/>
    <w:rsid w:val="4A6B1765"/>
    <w:rsid w:val="4A73428F"/>
    <w:rsid w:val="4B294614"/>
    <w:rsid w:val="4B2947A4"/>
    <w:rsid w:val="4D6E1D3E"/>
    <w:rsid w:val="4E2E1A78"/>
    <w:rsid w:val="4ED01203"/>
    <w:rsid w:val="4F381FEF"/>
    <w:rsid w:val="4F3825B4"/>
    <w:rsid w:val="4FEB415C"/>
    <w:rsid w:val="50B83390"/>
    <w:rsid w:val="527B0AB6"/>
    <w:rsid w:val="530A71FE"/>
    <w:rsid w:val="53416038"/>
    <w:rsid w:val="560C64AF"/>
    <w:rsid w:val="578237E6"/>
    <w:rsid w:val="579A29F9"/>
    <w:rsid w:val="587413F2"/>
    <w:rsid w:val="58B47D03"/>
    <w:rsid w:val="594F0805"/>
    <w:rsid w:val="59BE420F"/>
    <w:rsid w:val="5A146817"/>
    <w:rsid w:val="5A9C74A1"/>
    <w:rsid w:val="5AE70D07"/>
    <w:rsid w:val="5B464BC6"/>
    <w:rsid w:val="5BBD03DA"/>
    <w:rsid w:val="5C2428F4"/>
    <w:rsid w:val="5C2A05FF"/>
    <w:rsid w:val="5C747143"/>
    <w:rsid w:val="5CE80AD7"/>
    <w:rsid w:val="5E02121C"/>
    <w:rsid w:val="5E3B6BB4"/>
    <w:rsid w:val="5F8A3AB7"/>
    <w:rsid w:val="5FB67866"/>
    <w:rsid w:val="600C2CBB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3F58D5"/>
    <w:rsid w:val="661F760E"/>
    <w:rsid w:val="66DD2850"/>
    <w:rsid w:val="66E86B9E"/>
    <w:rsid w:val="67E14864"/>
    <w:rsid w:val="67F529AC"/>
    <w:rsid w:val="680D7599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A1C755C"/>
    <w:rsid w:val="7AF33BC6"/>
    <w:rsid w:val="7B3D43C8"/>
    <w:rsid w:val="7BDE64DD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0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2026-01-29T02:00:59Z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