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C38" w:rsidRPr="00142ADE" w:rsidRDefault="00760C38" w:rsidP="00760C38">
      <w:pPr>
        <w:spacing w:line="54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760C38" w:rsidRPr="00142ADE" w:rsidRDefault="00760C38" w:rsidP="00760C38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760C38" w:rsidRPr="00142ADE" w:rsidRDefault="00760C38" w:rsidP="00760C38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760C38" w:rsidRPr="00142ADE" w:rsidRDefault="00760C38" w:rsidP="00760C38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760C38" w:rsidRPr="00142ADE" w:rsidRDefault="00760C38" w:rsidP="00760C38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324A4B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胡兵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，男，</w:t>
      </w:r>
      <w:r w:rsidRPr="00324A4B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1981年10月6日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出生，现在四川省眉州监狱</w:t>
      </w:r>
      <w:bookmarkStart w:id="0" w:name="_GoBack"/>
      <w:bookmarkEnd w:id="0"/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服刑。</w:t>
      </w:r>
    </w:p>
    <w:p w:rsidR="00760C38" w:rsidRPr="00142ADE" w:rsidRDefault="00760C38" w:rsidP="00760C38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324A4B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胡兵</w:t>
      </w:r>
      <w:r w:rsidRPr="00142ADE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</w:t>
      </w:r>
      <w:r w:rsidRPr="00C32422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，该犯系</w:t>
      </w:r>
      <w:r w:rsidRPr="00324A4B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累犯</w:t>
      </w:r>
      <w:r w:rsidRPr="00C32422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，依法应当从严</w:t>
      </w:r>
      <w:r w:rsidRPr="00142ADE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。</w:t>
      </w:r>
    </w:p>
    <w:p w:rsidR="00760C38" w:rsidRPr="00B769C2" w:rsidRDefault="00760C38" w:rsidP="00760C38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324A4B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胡兵</w:t>
      </w:r>
      <w:r w:rsidRPr="004707B5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减刑</w:t>
      </w:r>
      <w:r w:rsidRPr="00324A4B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六个月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。特报请裁定。</w:t>
      </w:r>
    </w:p>
    <w:p w:rsidR="00760C38" w:rsidRPr="00B769C2" w:rsidRDefault="00760C38" w:rsidP="00760C38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760C38" w:rsidRPr="00B769C2" w:rsidRDefault="00760C38" w:rsidP="00760C38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眉山市中级人民法院</w:t>
      </w:r>
    </w:p>
    <w:p w:rsidR="00760C38" w:rsidRDefault="00760C38" w:rsidP="00760C38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760C38" w:rsidRPr="00B769C2" w:rsidRDefault="00760C38" w:rsidP="00760C38">
      <w:pPr>
        <w:spacing w:line="580" w:lineRule="exact"/>
        <w:ind w:firstLineChars="1950" w:firstLine="62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四川省眉州监狱</w:t>
      </w:r>
    </w:p>
    <w:p w:rsidR="00760C38" w:rsidRPr="00B769C2" w:rsidRDefault="00760C38" w:rsidP="00760C38">
      <w:pPr>
        <w:spacing w:line="580" w:lineRule="exact"/>
        <w:ind w:firstLineChars="1850" w:firstLine="592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二〇二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六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年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一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月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二十八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日</w:t>
      </w:r>
    </w:p>
    <w:sectPr w:rsidR="00760C38" w:rsidRPr="00B769C2" w:rsidSect="00515A0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B9F"/>
    <w:rsid w:val="00040B9F"/>
    <w:rsid w:val="003D52B2"/>
    <w:rsid w:val="00515A0D"/>
    <w:rsid w:val="00760C38"/>
    <w:rsid w:val="008C74CF"/>
    <w:rsid w:val="00B52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C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C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9EBB6CD0.dotm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8213</dc:creator>
  <cp:keywords/>
  <dc:description/>
  <cp:lastModifiedBy>8213</cp:lastModifiedBy>
  <cp:revision>5</cp:revision>
  <dcterms:created xsi:type="dcterms:W3CDTF">2026-01-28T06:21:00Z</dcterms:created>
  <dcterms:modified xsi:type="dcterms:W3CDTF">2026-01-28T07:57:00Z</dcterms:modified>
</cp:coreProperties>
</file>