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罪犯的日尔体，男，1982年9月29日出生，小学文化。现在四川省眉州监狱服刑。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的日尔体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为此，根据《中华人民共和国监狱法》第二十九条、《中华人民共和国刑法》第七十八条、《中华人民共和国刑事诉讼法》第二百七十三条第二款之规定，建议对罪犯的日尔体减刑七个月。特报请裁定。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ind w:firstLine="6720" w:firstLineChars="2100"/>
        <w:jc w:val="left"/>
        <w:rPr>
          <w:rFonts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5EA22FD"/>
    <w:rsid w:val="06A50D48"/>
    <w:rsid w:val="06BA7E3D"/>
    <w:rsid w:val="06DF2086"/>
    <w:rsid w:val="07F55CCE"/>
    <w:rsid w:val="080655D9"/>
    <w:rsid w:val="086A0B4C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CE70D7E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1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2026-01-29T01:54:39Z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