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460" w:rsidRDefault="005D764F">
      <w:pPr>
        <w:spacing w:line="50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A521CA"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DD3460" w:rsidRDefault="00A521CA">
      <w:pPr>
        <w:spacing w:line="70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报请减刑建议书</w:t>
      </w:r>
    </w:p>
    <w:p w:rsidR="00A521CA" w:rsidRDefault="00A521CA">
      <w:pPr>
        <w:spacing w:line="700" w:lineRule="exact"/>
        <w:jc w:val="center"/>
        <w:rPr>
          <w:rFonts w:ascii="黑体" w:eastAsia="黑体" w:hAnsi="黑体"/>
          <w:b/>
          <w:sz w:val="44"/>
          <w:szCs w:val="44"/>
        </w:rPr>
      </w:pPr>
    </w:p>
    <w:p w:rsidR="00A521CA" w:rsidRDefault="00A521CA">
      <w:pPr>
        <w:spacing w:line="580" w:lineRule="exact"/>
        <w:ind w:rightChars="-159" w:right="-334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    </w:t>
      </w:r>
    </w:p>
    <w:p w:rsidR="00DD3460" w:rsidRDefault="00A521CA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罪犯甲拉取且，男，1995年9月13日出生，</w:t>
      </w:r>
      <w:r w:rsidRPr="004F29B6">
        <w:rPr>
          <w:rFonts w:ascii="仿宋" w:eastAsia="仿宋" w:hAnsi="仿宋" w:cs="仿宋" w:hint="eastAsia"/>
          <w:sz w:val="32"/>
          <w:szCs w:val="32"/>
        </w:rPr>
        <w:t>现在四川省眉州监狱医院服刑。</w:t>
      </w:r>
    </w:p>
    <w:p w:rsidR="00DD3460" w:rsidRDefault="00A521CA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罪犯甲拉取且在服刑改造期间，能认罪悔罪；遵守监规纪律，接受教育改造；按时参加“三课”学习，积极参加劳动，确有悔改表现。</w:t>
      </w:r>
    </w:p>
    <w:p w:rsidR="00DD3460" w:rsidRDefault="00A521CA">
      <w:pPr>
        <w:snapToGrid w:val="0"/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根据《中华人民共和国监狱法》第29条、《中华人民共和国刑法》第78条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、《中华人民共和国刑事诉讼法》第273条第2款之规定，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建议对罪犯</w:t>
      </w:r>
      <w:r>
        <w:rPr>
          <w:rFonts w:ascii="仿宋" w:eastAsia="仿宋" w:hAnsi="仿宋" w:cs="仿宋" w:hint="eastAsia"/>
          <w:sz w:val="32"/>
          <w:szCs w:val="32"/>
        </w:rPr>
        <w:t>甲拉取且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予以减刑七个月。特报请裁定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DD3460" w:rsidRDefault="00A521CA">
      <w:pPr>
        <w:snapToGrid w:val="0"/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DD3460" w:rsidRDefault="00A521CA">
      <w:pPr>
        <w:snapToGrid w:val="0"/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眉山市中级人民法院</w:t>
      </w:r>
    </w:p>
    <w:p w:rsidR="00DD3460" w:rsidRDefault="00DD3460">
      <w:pPr>
        <w:snapToGrid w:val="0"/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</w:p>
    <w:p w:rsidR="00DD3460" w:rsidRDefault="00DD3460">
      <w:pPr>
        <w:snapToGrid w:val="0"/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</w:p>
    <w:p w:rsidR="00DD3460" w:rsidRDefault="00DD3460">
      <w:pPr>
        <w:snapToGrid w:val="0"/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</w:p>
    <w:p w:rsidR="00DD3460" w:rsidRDefault="00DD3460">
      <w:pPr>
        <w:snapToGrid w:val="0"/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</w:p>
    <w:p w:rsidR="00DD3460" w:rsidRDefault="00DD3460">
      <w:pPr>
        <w:snapToGrid w:val="0"/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</w:p>
    <w:p w:rsidR="00DD3460" w:rsidRDefault="00DD3460">
      <w:pPr>
        <w:snapToGrid w:val="0"/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</w:p>
    <w:p w:rsidR="00DD3460" w:rsidRDefault="00A521CA">
      <w:pPr>
        <w:spacing w:line="580" w:lineRule="exact"/>
        <w:ind w:leftChars="2450" w:left="5625" w:hangingChars="150" w:hanging="480"/>
        <w:rPr>
          <w:rFonts w:ascii="仿宋" w:eastAsia="仿宋" w:hAnsi="仿宋" w:cstheme="minorBidi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</w:t>
      </w:r>
      <w:r>
        <w:rPr>
          <w:rFonts w:ascii="仿宋" w:eastAsia="仿宋" w:hAnsi="仿宋" w:cstheme="minorBidi" w:hint="eastAsia"/>
          <w:color w:val="000000" w:themeColor="text1"/>
          <w:sz w:val="32"/>
          <w:szCs w:val="32"/>
        </w:rPr>
        <w:t>四川省眉州监狱</w:t>
      </w:r>
    </w:p>
    <w:p w:rsidR="00DD3460" w:rsidRDefault="00A521CA">
      <w:pPr>
        <w:spacing w:line="580" w:lineRule="exact"/>
        <w:ind w:firstLineChars="1650" w:firstLine="5280"/>
        <w:rPr>
          <w:rFonts w:ascii="仿宋" w:eastAsia="仿宋" w:hAnsi="仿宋" w:cstheme="minorBidi"/>
          <w:color w:val="000000" w:themeColor="text1"/>
          <w:sz w:val="32"/>
          <w:szCs w:val="32"/>
        </w:rPr>
      </w:pPr>
      <w:r>
        <w:rPr>
          <w:rFonts w:ascii="仿宋" w:eastAsia="仿宋" w:hAnsi="仿宋" w:cstheme="minorBidi" w:hint="eastAsia"/>
          <w:color w:val="000000" w:themeColor="text1"/>
          <w:sz w:val="32"/>
          <w:szCs w:val="32"/>
        </w:rPr>
        <w:t>二〇二</w:t>
      </w:r>
      <w:r w:rsidR="00081B98">
        <w:rPr>
          <w:rFonts w:ascii="仿宋" w:eastAsia="仿宋" w:hAnsi="仿宋" w:cstheme="minorBidi" w:hint="eastAsia"/>
          <w:color w:val="000000" w:themeColor="text1"/>
          <w:sz w:val="32"/>
          <w:szCs w:val="32"/>
        </w:rPr>
        <w:t>六</w:t>
      </w:r>
      <w:r>
        <w:rPr>
          <w:rFonts w:ascii="仿宋" w:eastAsia="仿宋" w:hAnsi="仿宋" w:cstheme="minorBidi" w:hint="eastAsia"/>
          <w:color w:val="000000" w:themeColor="text1"/>
          <w:sz w:val="32"/>
          <w:szCs w:val="32"/>
        </w:rPr>
        <w:t>年一月二十</w:t>
      </w:r>
      <w:r w:rsidR="00081B98">
        <w:rPr>
          <w:rFonts w:ascii="仿宋" w:eastAsia="仿宋" w:hAnsi="仿宋" w:cstheme="minorBidi" w:hint="eastAsia"/>
          <w:color w:val="000000" w:themeColor="text1"/>
          <w:sz w:val="32"/>
          <w:szCs w:val="32"/>
        </w:rPr>
        <w:t>八</w:t>
      </w:r>
      <w:r>
        <w:rPr>
          <w:rFonts w:ascii="仿宋" w:eastAsia="仿宋" w:hAnsi="仿宋" w:cstheme="minorBidi" w:hint="eastAsia"/>
          <w:color w:val="000000" w:themeColor="text1"/>
          <w:sz w:val="32"/>
          <w:szCs w:val="32"/>
        </w:rPr>
        <w:t>日</w:t>
      </w:r>
    </w:p>
    <w:p w:rsidR="00DD3460" w:rsidRDefault="00DD3460">
      <w:pPr>
        <w:snapToGrid w:val="0"/>
        <w:spacing w:line="58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</w:p>
    <w:p w:rsidR="00DD3460" w:rsidRDefault="00DD3460">
      <w:pPr>
        <w:spacing w:line="500" w:lineRule="exact"/>
        <w:jc w:val="center"/>
        <w:rPr>
          <w:rFonts w:ascii="黑体" w:eastAsia="黑体" w:hAnsi="黑体"/>
          <w:b/>
          <w:sz w:val="32"/>
          <w:szCs w:val="32"/>
        </w:rPr>
      </w:pPr>
    </w:p>
    <w:p w:rsidR="00DD3460" w:rsidRDefault="00DD3460">
      <w:pPr>
        <w:snapToGrid w:val="0"/>
        <w:spacing w:line="580" w:lineRule="exact"/>
        <w:rPr>
          <w:rFonts w:ascii="仿宋" w:eastAsia="仿宋" w:hAnsi="仿宋"/>
          <w:sz w:val="32"/>
          <w:szCs w:val="32"/>
        </w:rPr>
      </w:pPr>
    </w:p>
    <w:sectPr w:rsidR="00DD3460" w:rsidSect="00A521CA">
      <w:pgSz w:w="11906" w:h="16838"/>
      <w:pgMar w:top="1134" w:right="1134" w:bottom="1134" w:left="1134" w:header="709" w:footer="709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980"/>
    <w:rsid w:val="000474B4"/>
    <w:rsid w:val="00050855"/>
    <w:rsid w:val="00081B98"/>
    <w:rsid w:val="000C6B9B"/>
    <w:rsid w:val="00226542"/>
    <w:rsid w:val="00227ECF"/>
    <w:rsid w:val="002572B7"/>
    <w:rsid w:val="002636AA"/>
    <w:rsid w:val="002E70E0"/>
    <w:rsid w:val="00316A9B"/>
    <w:rsid w:val="004254C6"/>
    <w:rsid w:val="004C3AA5"/>
    <w:rsid w:val="004E76E6"/>
    <w:rsid w:val="004F1C82"/>
    <w:rsid w:val="00524A9E"/>
    <w:rsid w:val="00537546"/>
    <w:rsid w:val="00592C35"/>
    <w:rsid w:val="005D764F"/>
    <w:rsid w:val="005F4175"/>
    <w:rsid w:val="00605A37"/>
    <w:rsid w:val="00692B34"/>
    <w:rsid w:val="006C4F33"/>
    <w:rsid w:val="006C7D42"/>
    <w:rsid w:val="00713D55"/>
    <w:rsid w:val="00740475"/>
    <w:rsid w:val="007E6A05"/>
    <w:rsid w:val="0080370F"/>
    <w:rsid w:val="008148CB"/>
    <w:rsid w:val="0081671A"/>
    <w:rsid w:val="00831DCC"/>
    <w:rsid w:val="00891934"/>
    <w:rsid w:val="008961BE"/>
    <w:rsid w:val="008C2980"/>
    <w:rsid w:val="008E3206"/>
    <w:rsid w:val="00920DFD"/>
    <w:rsid w:val="00974E53"/>
    <w:rsid w:val="00995ADC"/>
    <w:rsid w:val="009C36DB"/>
    <w:rsid w:val="009D10E7"/>
    <w:rsid w:val="00A521CA"/>
    <w:rsid w:val="00A87612"/>
    <w:rsid w:val="00B01793"/>
    <w:rsid w:val="00BF2601"/>
    <w:rsid w:val="00C077E5"/>
    <w:rsid w:val="00C21F2D"/>
    <w:rsid w:val="00C94D8C"/>
    <w:rsid w:val="00D27758"/>
    <w:rsid w:val="00DD3460"/>
    <w:rsid w:val="00E1174A"/>
    <w:rsid w:val="00E60F32"/>
    <w:rsid w:val="00EB23AB"/>
    <w:rsid w:val="00EE68D4"/>
    <w:rsid w:val="00F4403F"/>
    <w:rsid w:val="00F57854"/>
    <w:rsid w:val="00F71040"/>
    <w:rsid w:val="00F966DE"/>
    <w:rsid w:val="00FB61B4"/>
    <w:rsid w:val="00FD3055"/>
    <w:rsid w:val="53B35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1FEF189B.dotm</Template>
  <TotalTime>70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8213</cp:lastModifiedBy>
  <cp:revision>69</cp:revision>
  <dcterms:created xsi:type="dcterms:W3CDTF">2025-01-24T02:56:00Z</dcterms:created>
  <dcterms:modified xsi:type="dcterms:W3CDTF">2026-01-28T06:56:00Z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44E5FBA3F4F044FC870E9CA816F6CA49</vt:lpwstr>
  </property>
</Properties>
</file>