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罪犯王平，男，</w:t>
      </w:r>
      <w:r>
        <w:rPr>
          <w:rFonts w:ascii="仿宋" w:hAnsi="仿宋" w:eastAsia="仿宋"/>
          <w:sz w:val="32"/>
          <w:szCs w:val="32"/>
        </w:rPr>
        <w:t>1977年6月23日</w:t>
      </w:r>
      <w:r>
        <w:rPr>
          <w:rFonts w:hint="eastAsia" w:ascii="仿宋" w:hAnsi="仿宋" w:eastAsia="仿宋"/>
          <w:sz w:val="32"/>
          <w:szCs w:val="32"/>
        </w:rPr>
        <w:t>出生，中专文化，现在四川省眉州监狱服刑。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，建议对罪犯王平减刑四个月。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6173DAB"/>
    <w:rsid w:val="1E370EF0"/>
    <w:rsid w:val="21B24E78"/>
    <w:rsid w:val="23FE47F6"/>
    <w:rsid w:val="252D22B7"/>
    <w:rsid w:val="28EB7808"/>
    <w:rsid w:val="2B8B35FA"/>
    <w:rsid w:val="2D046372"/>
    <w:rsid w:val="2E525BF0"/>
    <w:rsid w:val="2F103B08"/>
    <w:rsid w:val="35A25556"/>
    <w:rsid w:val="3EB2305B"/>
    <w:rsid w:val="437F66BC"/>
    <w:rsid w:val="44C52D35"/>
    <w:rsid w:val="44DD0927"/>
    <w:rsid w:val="4C4B759E"/>
    <w:rsid w:val="4DE10C0C"/>
    <w:rsid w:val="50117F68"/>
    <w:rsid w:val="517233A3"/>
    <w:rsid w:val="52874FBA"/>
    <w:rsid w:val="54C128B6"/>
    <w:rsid w:val="58767931"/>
    <w:rsid w:val="5E795F2C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2026-02-02T09:38:00Z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