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罪犯杨成，男，1976年2月10日出生，初中文化。现在四川省眉州监狱服刑。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杨成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为此，根据《中华人民共和国监狱法》第二十九条、《中华人民共和国刑法》第七十八条、《中华人民共和国刑事诉讼法》第二百七十三条第二款之规定，建议对罪犯杨成减刑</w:t>
      </w:r>
      <w:r>
        <w:rPr>
          <w:rFonts w:hint="eastAsia" w:ascii="仿宋" w:hAnsi="仿宋" w:eastAsia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4F0BA6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C3E131D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2026-01-29T02:06:37Z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