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BE1" w:rsidRPr="00041BE1" w:rsidRDefault="00041BE1" w:rsidP="00041BE1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041BE1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041BE1" w:rsidRPr="00041BE1" w:rsidRDefault="00041BE1" w:rsidP="00041BE1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041BE1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041BE1" w:rsidRPr="00041BE1" w:rsidRDefault="00041BE1" w:rsidP="00041BE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41BE1" w:rsidRPr="00041BE1" w:rsidRDefault="00041BE1" w:rsidP="00041BE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41BE1" w:rsidRPr="00041BE1" w:rsidRDefault="00041BE1" w:rsidP="00041BE1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041BE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李学峰</w:t>
      </w: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041BE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1991年11月29日</w:t>
      </w: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041BE1" w:rsidRPr="00041BE1" w:rsidRDefault="00041BE1" w:rsidP="00041BE1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041BE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李学峰在服刑期间，能认罪悔罪，遵守法律法规及监规，接受教育改造，积极参加思想、文化、职业技术教育，积极参加劳动，努力完成劳动任务，确有悔改表现。</w:t>
      </w:r>
    </w:p>
    <w:p w:rsidR="00041BE1" w:rsidRPr="00041BE1" w:rsidRDefault="00041BE1" w:rsidP="00041BE1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41BE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李学峰减刑七个月</w:t>
      </w: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041BE1" w:rsidRPr="00041BE1" w:rsidRDefault="00041BE1" w:rsidP="00041BE1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041BE1" w:rsidRPr="00041BE1" w:rsidRDefault="00041BE1" w:rsidP="00041BE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041BE1" w:rsidRPr="00041BE1" w:rsidRDefault="00041BE1" w:rsidP="00041BE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41BE1" w:rsidRPr="00041BE1" w:rsidRDefault="00041BE1" w:rsidP="00041BE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41BE1" w:rsidRPr="00041BE1" w:rsidRDefault="00041BE1" w:rsidP="00041BE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41BE1" w:rsidRPr="00041BE1" w:rsidRDefault="00041BE1" w:rsidP="00041BE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41BE1" w:rsidRPr="00041BE1" w:rsidRDefault="00041BE1" w:rsidP="00041BE1">
      <w:pPr>
        <w:spacing w:line="580" w:lineRule="exact"/>
        <w:ind w:firstLineChars="1750" w:firstLine="5600"/>
        <w:rPr>
          <w:rFonts w:ascii="仿宋" w:eastAsia="仿宋" w:hAnsi="仿宋" w:cs="Times New Roman"/>
          <w:color w:val="000000"/>
          <w:sz w:val="32"/>
          <w:szCs w:val="32"/>
        </w:rPr>
      </w:pP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041BE1" w:rsidRPr="00041BE1" w:rsidRDefault="00041BE1" w:rsidP="00041BE1">
      <w:pPr>
        <w:spacing w:line="580" w:lineRule="exact"/>
        <w:ind w:firstLineChars="1600" w:firstLine="5120"/>
        <w:rPr>
          <w:rFonts w:ascii="仿宋" w:eastAsia="仿宋" w:hAnsi="仿宋" w:cs="Times New Roman"/>
          <w:color w:val="000000"/>
          <w:sz w:val="32"/>
          <w:szCs w:val="32"/>
        </w:rPr>
      </w:pP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041BE1" w:rsidRPr="00041BE1" w:rsidRDefault="00041BE1" w:rsidP="00041BE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41BE1" w:rsidRPr="00041BE1" w:rsidRDefault="00041BE1" w:rsidP="00041BE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C74CF" w:rsidRDefault="00041BE1" w:rsidP="00041BE1"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041BE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李学峰</w:t>
      </w:r>
      <w:r w:rsidRPr="00041BE1">
        <w:rPr>
          <w:rFonts w:ascii="仿宋" w:eastAsia="仿宋" w:hAnsi="仿宋" w:cs="Times New Roman" w:hint="eastAsia"/>
          <w:color w:val="000000"/>
          <w:sz w:val="32"/>
          <w:szCs w:val="32"/>
        </w:rPr>
        <w:t>卷宗材料一卷</w:t>
      </w:r>
    </w:p>
    <w:sectPr w:rsidR="008C74CF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041BE1"/>
    <w:rsid w:val="001E4F77"/>
    <w:rsid w:val="00515A0D"/>
    <w:rsid w:val="005D41CA"/>
    <w:rsid w:val="008C74CF"/>
    <w:rsid w:val="00A9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B8BF8D71.dotm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2026-01-28T06:21:00Z</dcterms:created>
  <dcterms:modified xsi:type="dcterms:W3CDTF">2026-01-28T07:58:00Z</dcterms:modified>
</cp:coreProperties>
</file>