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宋体" w:hAnsi="宋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numPr>
          <w:ilvl w:val="0"/>
          <w:numId w:val="0"/>
        </w:numPr>
        <w:wordWrap/>
        <w:spacing w:line="580" w:lineRule="exact"/>
        <w:ind w:leftChars="0"/>
        <w:jc w:val="both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罪犯李君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，男，</w:t>
      </w:r>
      <w:r>
        <w:rPr>
          <w:rFonts w:ascii="仿宋" w:hAnsi="仿宋" w:eastAsia="仿宋"/>
          <w:bCs/>
          <w:color w:val="auto"/>
          <w:sz w:val="32"/>
          <w:szCs w:val="32"/>
        </w:rPr>
        <w:t>1986年4月17日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出生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李君</w:t>
      </w:r>
      <w:r>
        <w:rPr>
          <w:rFonts w:hint="eastAsia" w:ascii="仿宋" w:hAnsi="仿宋" w:eastAsia="仿宋"/>
          <w:color w:val="auto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李君</w:t>
      </w:r>
      <w:r>
        <w:rPr>
          <w:rFonts w:hint="eastAsia" w:ascii="仿宋" w:hAnsi="仿宋" w:eastAsia="仿宋"/>
          <w:color w:val="auto"/>
          <w:sz w:val="32"/>
          <w:szCs w:val="32"/>
        </w:rPr>
        <w:t>减刑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八个月</w:t>
      </w:r>
      <w:r>
        <w:rPr>
          <w:rFonts w:hint="eastAsia" w:ascii="仿宋" w:hAnsi="仿宋" w:eastAsia="仿宋"/>
          <w:color w:val="auto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6300" w:firstLineChars="2100"/>
        <w:rPr>
          <w:rFonts w:hint="eastAsia" w:ascii="仿宋" w:hAnsi="仿宋" w:eastAsia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5700" w:firstLineChars="1900"/>
        <w:rPr>
          <w:rFonts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二〇二</w:t>
      </w:r>
      <w:r>
        <w:rPr>
          <w:rFonts w:hint="eastAsia" w:ascii="仿宋" w:hAnsi="仿宋" w:eastAsia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年一月二十八日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附：罪犯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李君</w:t>
      </w:r>
      <w:r>
        <w:rPr>
          <w:rFonts w:hint="eastAsia" w:ascii="仿宋" w:hAnsi="仿宋" w:eastAsia="仿宋"/>
          <w:color w:val="auto"/>
          <w:sz w:val="32"/>
          <w:szCs w:val="32"/>
        </w:rPr>
        <w:t>卷宗材料一卷</w:t>
      </w: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both"/>
        <w:rPr>
          <w:rFonts w:ascii="宋体" w:hAnsi="宋体"/>
          <w:b/>
          <w:color w:val="0000FF"/>
          <w:sz w:val="44"/>
          <w:szCs w:val="44"/>
        </w:rPr>
        <w:sectPr>
          <w:pgSz w:w="11906" w:h="16838"/>
          <w:pgMar w:top="1134" w:right="1091" w:bottom="1134" w:left="1134" w:header="851" w:footer="992" w:gutter="0"/>
          <w:pgNumType w:start="1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pacing w:line="580" w:lineRule="exact"/>
        <w:jc w:val="both"/>
        <w:rPr>
          <w:rFonts w:ascii="宋体" w:hAnsi="宋体"/>
          <w:b/>
          <w:sz w:val="44"/>
          <w:szCs w:val="44"/>
        </w:rPr>
      </w:pPr>
    </w:p>
    <w:sectPr>
      <w:type w:val="continuous"/>
      <w:pgSz w:w="11906" w:h="16838"/>
      <w:pgMar w:top="1134" w:right="1091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E"/>
    <w:rsid w:val="00016C19"/>
    <w:rsid w:val="000179B5"/>
    <w:rsid w:val="00017C5C"/>
    <w:rsid w:val="000200EC"/>
    <w:rsid w:val="000205AC"/>
    <w:rsid w:val="000207E9"/>
    <w:rsid w:val="00020D4E"/>
    <w:rsid w:val="0002140B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4C9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4E6B"/>
    <w:rsid w:val="0003500F"/>
    <w:rsid w:val="0003506A"/>
    <w:rsid w:val="00035093"/>
    <w:rsid w:val="00035325"/>
    <w:rsid w:val="00035760"/>
    <w:rsid w:val="00035892"/>
    <w:rsid w:val="00035B3F"/>
    <w:rsid w:val="000367D6"/>
    <w:rsid w:val="0003709D"/>
    <w:rsid w:val="0003719B"/>
    <w:rsid w:val="000376DE"/>
    <w:rsid w:val="000377CD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750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405"/>
    <w:rsid w:val="0004758E"/>
    <w:rsid w:val="000507F4"/>
    <w:rsid w:val="00050AFB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D35"/>
    <w:rsid w:val="00057F4A"/>
    <w:rsid w:val="00057F9E"/>
    <w:rsid w:val="0006011A"/>
    <w:rsid w:val="00060143"/>
    <w:rsid w:val="00060451"/>
    <w:rsid w:val="0006160D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67C55"/>
    <w:rsid w:val="000705AC"/>
    <w:rsid w:val="00070C58"/>
    <w:rsid w:val="00070E9B"/>
    <w:rsid w:val="00071219"/>
    <w:rsid w:val="0007136D"/>
    <w:rsid w:val="000719DF"/>
    <w:rsid w:val="00071CF7"/>
    <w:rsid w:val="00072A3C"/>
    <w:rsid w:val="00073322"/>
    <w:rsid w:val="00073329"/>
    <w:rsid w:val="0007340F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BFC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A0E"/>
    <w:rsid w:val="000B4ACB"/>
    <w:rsid w:val="000B4AD9"/>
    <w:rsid w:val="000B504E"/>
    <w:rsid w:val="000B5F93"/>
    <w:rsid w:val="000B6381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4B45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405"/>
    <w:rsid w:val="000D1991"/>
    <w:rsid w:val="000D2925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138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4F0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8A9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27910"/>
    <w:rsid w:val="001301AF"/>
    <w:rsid w:val="00130585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0D28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4AE1"/>
    <w:rsid w:val="00154E8A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084"/>
    <w:rsid w:val="001614A9"/>
    <w:rsid w:val="001615D0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968"/>
    <w:rsid w:val="00177B92"/>
    <w:rsid w:val="00180550"/>
    <w:rsid w:val="00180BB8"/>
    <w:rsid w:val="00181587"/>
    <w:rsid w:val="00181F36"/>
    <w:rsid w:val="0018291C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E81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27E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561"/>
    <w:rsid w:val="001B3CC4"/>
    <w:rsid w:val="001B4601"/>
    <w:rsid w:val="001B4989"/>
    <w:rsid w:val="001B4BAC"/>
    <w:rsid w:val="001B4CF7"/>
    <w:rsid w:val="001B54AA"/>
    <w:rsid w:val="001B5B81"/>
    <w:rsid w:val="001B5E4F"/>
    <w:rsid w:val="001B64F6"/>
    <w:rsid w:val="001B743D"/>
    <w:rsid w:val="001B7777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87C"/>
    <w:rsid w:val="001D0CD0"/>
    <w:rsid w:val="001D1049"/>
    <w:rsid w:val="001D13DE"/>
    <w:rsid w:val="001D195F"/>
    <w:rsid w:val="001D1EC7"/>
    <w:rsid w:val="001D25D7"/>
    <w:rsid w:val="001D2627"/>
    <w:rsid w:val="001D2965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563B"/>
    <w:rsid w:val="001E5D4D"/>
    <w:rsid w:val="001E6363"/>
    <w:rsid w:val="001E68AB"/>
    <w:rsid w:val="001E6D92"/>
    <w:rsid w:val="001E7285"/>
    <w:rsid w:val="001E782D"/>
    <w:rsid w:val="001E7DD5"/>
    <w:rsid w:val="001F00D0"/>
    <w:rsid w:val="001F0B41"/>
    <w:rsid w:val="001F1146"/>
    <w:rsid w:val="001F139D"/>
    <w:rsid w:val="001F1DA8"/>
    <w:rsid w:val="001F2136"/>
    <w:rsid w:val="001F2C88"/>
    <w:rsid w:val="001F2C9D"/>
    <w:rsid w:val="001F2E6A"/>
    <w:rsid w:val="001F3481"/>
    <w:rsid w:val="001F3BB7"/>
    <w:rsid w:val="001F3CF2"/>
    <w:rsid w:val="001F48BB"/>
    <w:rsid w:val="001F540F"/>
    <w:rsid w:val="001F56E3"/>
    <w:rsid w:val="001F70EC"/>
    <w:rsid w:val="001F74BC"/>
    <w:rsid w:val="001F7666"/>
    <w:rsid w:val="001F76CF"/>
    <w:rsid w:val="001F78EB"/>
    <w:rsid w:val="001F7E2A"/>
    <w:rsid w:val="00200097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07DD0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B09"/>
    <w:rsid w:val="00217DDC"/>
    <w:rsid w:val="00220036"/>
    <w:rsid w:val="00220170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3194"/>
    <w:rsid w:val="00233527"/>
    <w:rsid w:val="00233645"/>
    <w:rsid w:val="002337B4"/>
    <w:rsid w:val="00234382"/>
    <w:rsid w:val="002352DA"/>
    <w:rsid w:val="00235301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914"/>
    <w:rsid w:val="00242C3A"/>
    <w:rsid w:val="00242DB6"/>
    <w:rsid w:val="0024383A"/>
    <w:rsid w:val="00243D64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207D"/>
    <w:rsid w:val="002522A0"/>
    <w:rsid w:val="00253270"/>
    <w:rsid w:val="00253714"/>
    <w:rsid w:val="00253914"/>
    <w:rsid w:val="00253F10"/>
    <w:rsid w:val="002542A7"/>
    <w:rsid w:val="002542B9"/>
    <w:rsid w:val="00254B9B"/>
    <w:rsid w:val="00254FFF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647"/>
    <w:rsid w:val="00265EBD"/>
    <w:rsid w:val="002660CA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2FFD"/>
    <w:rsid w:val="0028357B"/>
    <w:rsid w:val="002835D0"/>
    <w:rsid w:val="00283AA9"/>
    <w:rsid w:val="002847DF"/>
    <w:rsid w:val="00285A57"/>
    <w:rsid w:val="00285D19"/>
    <w:rsid w:val="00285E57"/>
    <w:rsid w:val="002860D5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1EA1"/>
    <w:rsid w:val="00291EF8"/>
    <w:rsid w:val="00291F9E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3FC"/>
    <w:rsid w:val="002A4A57"/>
    <w:rsid w:val="002A5E3D"/>
    <w:rsid w:val="002A61E1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34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5E3"/>
    <w:rsid w:val="002D7627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509E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64D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989"/>
    <w:rsid w:val="00307C6C"/>
    <w:rsid w:val="00307D9C"/>
    <w:rsid w:val="003106AD"/>
    <w:rsid w:val="00310971"/>
    <w:rsid w:val="00310BBC"/>
    <w:rsid w:val="00311601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0AC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190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C7C"/>
    <w:rsid w:val="00393E7A"/>
    <w:rsid w:val="0039417A"/>
    <w:rsid w:val="00394915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88B"/>
    <w:rsid w:val="003B4C5D"/>
    <w:rsid w:val="003B522F"/>
    <w:rsid w:val="003B52B8"/>
    <w:rsid w:val="003B5311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D7C3B"/>
    <w:rsid w:val="003E00F5"/>
    <w:rsid w:val="003E05D1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560"/>
    <w:rsid w:val="003E5728"/>
    <w:rsid w:val="003E59BD"/>
    <w:rsid w:val="003E5BBC"/>
    <w:rsid w:val="003E6671"/>
    <w:rsid w:val="003E6917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B1F"/>
    <w:rsid w:val="00400CA2"/>
    <w:rsid w:val="00400D09"/>
    <w:rsid w:val="00401078"/>
    <w:rsid w:val="004010C8"/>
    <w:rsid w:val="0040143C"/>
    <w:rsid w:val="00401B8C"/>
    <w:rsid w:val="00401BCC"/>
    <w:rsid w:val="00401F50"/>
    <w:rsid w:val="00402202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85F"/>
    <w:rsid w:val="00407E1D"/>
    <w:rsid w:val="004102BE"/>
    <w:rsid w:val="004103DC"/>
    <w:rsid w:val="004103DF"/>
    <w:rsid w:val="00410487"/>
    <w:rsid w:val="0041075E"/>
    <w:rsid w:val="004109D8"/>
    <w:rsid w:val="00410BCF"/>
    <w:rsid w:val="0041102C"/>
    <w:rsid w:val="0041116A"/>
    <w:rsid w:val="004111E6"/>
    <w:rsid w:val="00411414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60A1"/>
    <w:rsid w:val="004166F5"/>
    <w:rsid w:val="004168BB"/>
    <w:rsid w:val="004169C3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0DB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2957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E32"/>
    <w:rsid w:val="00453E8D"/>
    <w:rsid w:val="0045428E"/>
    <w:rsid w:val="00454778"/>
    <w:rsid w:val="004548FD"/>
    <w:rsid w:val="0045530F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2B11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6C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4AF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6D3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90223"/>
    <w:rsid w:val="00490CBA"/>
    <w:rsid w:val="0049160E"/>
    <w:rsid w:val="004919D9"/>
    <w:rsid w:val="00491C2C"/>
    <w:rsid w:val="00492315"/>
    <w:rsid w:val="00492AF9"/>
    <w:rsid w:val="00492E41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A0042"/>
    <w:rsid w:val="004A022E"/>
    <w:rsid w:val="004A05D3"/>
    <w:rsid w:val="004A1049"/>
    <w:rsid w:val="004A107C"/>
    <w:rsid w:val="004A12A2"/>
    <w:rsid w:val="004A173A"/>
    <w:rsid w:val="004A183C"/>
    <w:rsid w:val="004A1EC1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9F4"/>
    <w:rsid w:val="004D1A00"/>
    <w:rsid w:val="004D2EAA"/>
    <w:rsid w:val="004D3469"/>
    <w:rsid w:val="004D346E"/>
    <w:rsid w:val="004D3528"/>
    <w:rsid w:val="004D3903"/>
    <w:rsid w:val="004D3981"/>
    <w:rsid w:val="004D49E0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5865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4841"/>
    <w:rsid w:val="00515090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4F0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44"/>
    <w:rsid w:val="00526D27"/>
    <w:rsid w:val="005275E2"/>
    <w:rsid w:val="00527606"/>
    <w:rsid w:val="005300B4"/>
    <w:rsid w:val="00531379"/>
    <w:rsid w:val="00531380"/>
    <w:rsid w:val="00531A7D"/>
    <w:rsid w:val="00531BEC"/>
    <w:rsid w:val="005328EE"/>
    <w:rsid w:val="00532CEF"/>
    <w:rsid w:val="00532F3B"/>
    <w:rsid w:val="0053356D"/>
    <w:rsid w:val="005339F7"/>
    <w:rsid w:val="00533A73"/>
    <w:rsid w:val="00533F8E"/>
    <w:rsid w:val="00534209"/>
    <w:rsid w:val="00535392"/>
    <w:rsid w:val="005361C3"/>
    <w:rsid w:val="0053623E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3D70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CE7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0F"/>
    <w:rsid w:val="005841F3"/>
    <w:rsid w:val="005847F2"/>
    <w:rsid w:val="00584963"/>
    <w:rsid w:val="00584A1E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20E1"/>
    <w:rsid w:val="00593066"/>
    <w:rsid w:val="005933CD"/>
    <w:rsid w:val="00593B43"/>
    <w:rsid w:val="00593B44"/>
    <w:rsid w:val="00593C7D"/>
    <w:rsid w:val="00593F7E"/>
    <w:rsid w:val="00594566"/>
    <w:rsid w:val="005946E3"/>
    <w:rsid w:val="0059536B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1C3C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A7C2F"/>
    <w:rsid w:val="005B01E7"/>
    <w:rsid w:val="005B0374"/>
    <w:rsid w:val="005B092A"/>
    <w:rsid w:val="005B0946"/>
    <w:rsid w:val="005B0C81"/>
    <w:rsid w:val="005B0CE5"/>
    <w:rsid w:val="005B0F3E"/>
    <w:rsid w:val="005B1F30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CD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356A"/>
    <w:rsid w:val="005E419C"/>
    <w:rsid w:val="005E4827"/>
    <w:rsid w:val="005E4D10"/>
    <w:rsid w:val="005E4E01"/>
    <w:rsid w:val="005E612A"/>
    <w:rsid w:val="005E6153"/>
    <w:rsid w:val="005E61F3"/>
    <w:rsid w:val="005E6467"/>
    <w:rsid w:val="005E655C"/>
    <w:rsid w:val="005E71BB"/>
    <w:rsid w:val="005E751E"/>
    <w:rsid w:val="005E7A67"/>
    <w:rsid w:val="005F0446"/>
    <w:rsid w:val="005F04A7"/>
    <w:rsid w:val="005F06FB"/>
    <w:rsid w:val="005F0713"/>
    <w:rsid w:val="005F09D6"/>
    <w:rsid w:val="005F0C0C"/>
    <w:rsid w:val="005F10FE"/>
    <w:rsid w:val="005F12C0"/>
    <w:rsid w:val="005F1E12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3933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DF8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716F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B09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5FA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EF4"/>
    <w:rsid w:val="006367CE"/>
    <w:rsid w:val="00636859"/>
    <w:rsid w:val="00636B16"/>
    <w:rsid w:val="00636C7F"/>
    <w:rsid w:val="00636F92"/>
    <w:rsid w:val="00637702"/>
    <w:rsid w:val="00637A89"/>
    <w:rsid w:val="00640132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75"/>
    <w:rsid w:val="00652C5D"/>
    <w:rsid w:val="00652DE8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C08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702DE"/>
    <w:rsid w:val="006709C3"/>
    <w:rsid w:val="00670FBC"/>
    <w:rsid w:val="0067101A"/>
    <w:rsid w:val="0067191C"/>
    <w:rsid w:val="00671A58"/>
    <w:rsid w:val="00671A7D"/>
    <w:rsid w:val="006727B8"/>
    <w:rsid w:val="006728D4"/>
    <w:rsid w:val="0067306E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F73"/>
    <w:rsid w:val="00690016"/>
    <w:rsid w:val="0069009E"/>
    <w:rsid w:val="00690F64"/>
    <w:rsid w:val="00691380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32A"/>
    <w:rsid w:val="006C1A7F"/>
    <w:rsid w:val="006C3273"/>
    <w:rsid w:val="006C3301"/>
    <w:rsid w:val="006C333B"/>
    <w:rsid w:val="006C357E"/>
    <w:rsid w:val="006C36B7"/>
    <w:rsid w:val="006C3F7A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35"/>
    <w:rsid w:val="006D0B5D"/>
    <w:rsid w:val="006D1055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5DBF"/>
    <w:rsid w:val="006D601D"/>
    <w:rsid w:val="006D615D"/>
    <w:rsid w:val="006D65F0"/>
    <w:rsid w:val="006D6640"/>
    <w:rsid w:val="006D6A99"/>
    <w:rsid w:val="006D7456"/>
    <w:rsid w:val="006E0214"/>
    <w:rsid w:val="006E03B7"/>
    <w:rsid w:val="006E06C9"/>
    <w:rsid w:val="006E0AE7"/>
    <w:rsid w:val="006E0C7A"/>
    <w:rsid w:val="006E137C"/>
    <w:rsid w:val="006E1D0B"/>
    <w:rsid w:val="006E2206"/>
    <w:rsid w:val="006E22B1"/>
    <w:rsid w:val="006E22BE"/>
    <w:rsid w:val="006E2342"/>
    <w:rsid w:val="006E2FC8"/>
    <w:rsid w:val="006E31D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7B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6B7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DAF"/>
    <w:rsid w:val="00714FDA"/>
    <w:rsid w:val="00714FFF"/>
    <w:rsid w:val="007154BE"/>
    <w:rsid w:val="00715609"/>
    <w:rsid w:val="00715C6C"/>
    <w:rsid w:val="00715F60"/>
    <w:rsid w:val="00716826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04A"/>
    <w:rsid w:val="007324F9"/>
    <w:rsid w:val="0073285C"/>
    <w:rsid w:val="00732BAF"/>
    <w:rsid w:val="007330B3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669D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075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C"/>
    <w:rsid w:val="00770FFF"/>
    <w:rsid w:val="00771068"/>
    <w:rsid w:val="0077108C"/>
    <w:rsid w:val="007710F6"/>
    <w:rsid w:val="00771820"/>
    <w:rsid w:val="007726FB"/>
    <w:rsid w:val="00772D5C"/>
    <w:rsid w:val="007738B5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15F"/>
    <w:rsid w:val="0077788B"/>
    <w:rsid w:val="00777E40"/>
    <w:rsid w:val="0078005F"/>
    <w:rsid w:val="00780491"/>
    <w:rsid w:val="0078061B"/>
    <w:rsid w:val="007811EA"/>
    <w:rsid w:val="0078147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9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878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04D"/>
    <w:rsid w:val="007B6B9D"/>
    <w:rsid w:val="007B6CB5"/>
    <w:rsid w:val="007B792E"/>
    <w:rsid w:val="007B7967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993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8B1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3A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84D"/>
    <w:rsid w:val="008446FE"/>
    <w:rsid w:val="00844925"/>
    <w:rsid w:val="00844BF1"/>
    <w:rsid w:val="0084505D"/>
    <w:rsid w:val="008450BE"/>
    <w:rsid w:val="00845699"/>
    <w:rsid w:val="00845C93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5"/>
    <w:rsid w:val="00850D3D"/>
    <w:rsid w:val="00850D74"/>
    <w:rsid w:val="00850D78"/>
    <w:rsid w:val="00850EC7"/>
    <w:rsid w:val="0085117C"/>
    <w:rsid w:val="00851835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A9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37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963"/>
    <w:rsid w:val="00877A6D"/>
    <w:rsid w:val="00877EAD"/>
    <w:rsid w:val="0088024C"/>
    <w:rsid w:val="00880516"/>
    <w:rsid w:val="00880717"/>
    <w:rsid w:val="00880D87"/>
    <w:rsid w:val="00881085"/>
    <w:rsid w:val="00882206"/>
    <w:rsid w:val="0088235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D85"/>
    <w:rsid w:val="00890E2A"/>
    <w:rsid w:val="00890E93"/>
    <w:rsid w:val="00890FB2"/>
    <w:rsid w:val="008918FD"/>
    <w:rsid w:val="00891C55"/>
    <w:rsid w:val="008921A9"/>
    <w:rsid w:val="00892349"/>
    <w:rsid w:val="00892965"/>
    <w:rsid w:val="00892CD2"/>
    <w:rsid w:val="00892DE0"/>
    <w:rsid w:val="00892ED2"/>
    <w:rsid w:val="0089313E"/>
    <w:rsid w:val="00893257"/>
    <w:rsid w:val="00894B99"/>
    <w:rsid w:val="00895271"/>
    <w:rsid w:val="00895306"/>
    <w:rsid w:val="008953F1"/>
    <w:rsid w:val="00895BBD"/>
    <w:rsid w:val="00895CB1"/>
    <w:rsid w:val="00895F41"/>
    <w:rsid w:val="0089612A"/>
    <w:rsid w:val="008965BB"/>
    <w:rsid w:val="008967E6"/>
    <w:rsid w:val="00896D2B"/>
    <w:rsid w:val="00896D3D"/>
    <w:rsid w:val="0089730B"/>
    <w:rsid w:val="0089740C"/>
    <w:rsid w:val="00897894"/>
    <w:rsid w:val="00897C89"/>
    <w:rsid w:val="00897D42"/>
    <w:rsid w:val="008A0086"/>
    <w:rsid w:val="008A02DE"/>
    <w:rsid w:val="008A04E1"/>
    <w:rsid w:val="008A078E"/>
    <w:rsid w:val="008A0818"/>
    <w:rsid w:val="008A08E6"/>
    <w:rsid w:val="008A0931"/>
    <w:rsid w:val="008A0BA8"/>
    <w:rsid w:val="008A0BAF"/>
    <w:rsid w:val="008A0D23"/>
    <w:rsid w:val="008A2053"/>
    <w:rsid w:val="008A2ADB"/>
    <w:rsid w:val="008A2B3D"/>
    <w:rsid w:val="008A2EEB"/>
    <w:rsid w:val="008A37AA"/>
    <w:rsid w:val="008A393A"/>
    <w:rsid w:val="008A3CBE"/>
    <w:rsid w:val="008A3F72"/>
    <w:rsid w:val="008A4459"/>
    <w:rsid w:val="008A48E6"/>
    <w:rsid w:val="008A4D58"/>
    <w:rsid w:val="008A500A"/>
    <w:rsid w:val="008A521C"/>
    <w:rsid w:val="008A5260"/>
    <w:rsid w:val="008A5553"/>
    <w:rsid w:val="008A5858"/>
    <w:rsid w:val="008A5861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61E"/>
    <w:rsid w:val="008B3652"/>
    <w:rsid w:val="008B3A8C"/>
    <w:rsid w:val="008B3B4A"/>
    <w:rsid w:val="008B3B59"/>
    <w:rsid w:val="008B3C1A"/>
    <w:rsid w:val="008B400C"/>
    <w:rsid w:val="008B48C4"/>
    <w:rsid w:val="008B5126"/>
    <w:rsid w:val="008B593E"/>
    <w:rsid w:val="008B5A1F"/>
    <w:rsid w:val="008B6483"/>
    <w:rsid w:val="008B648B"/>
    <w:rsid w:val="008B6A78"/>
    <w:rsid w:val="008B6D03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0B1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D1C"/>
    <w:rsid w:val="008F204A"/>
    <w:rsid w:val="008F2B5E"/>
    <w:rsid w:val="008F3189"/>
    <w:rsid w:val="008F3505"/>
    <w:rsid w:val="008F3724"/>
    <w:rsid w:val="008F38BE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3BAC"/>
    <w:rsid w:val="00924065"/>
    <w:rsid w:val="0092525D"/>
    <w:rsid w:val="009254F2"/>
    <w:rsid w:val="00925560"/>
    <w:rsid w:val="00926419"/>
    <w:rsid w:val="00926660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F51"/>
    <w:rsid w:val="00934F66"/>
    <w:rsid w:val="00934FA9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5EA8"/>
    <w:rsid w:val="009467BF"/>
    <w:rsid w:val="00946DE4"/>
    <w:rsid w:val="009477F1"/>
    <w:rsid w:val="0094799A"/>
    <w:rsid w:val="00947A0F"/>
    <w:rsid w:val="009500A2"/>
    <w:rsid w:val="00950100"/>
    <w:rsid w:val="0095046B"/>
    <w:rsid w:val="009509A3"/>
    <w:rsid w:val="009517C7"/>
    <w:rsid w:val="009522C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43F"/>
    <w:rsid w:val="0096293E"/>
    <w:rsid w:val="009629F0"/>
    <w:rsid w:val="00962A62"/>
    <w:rsid w:val="009630F6"/>
    <w:rsid w:val="0096469B"/>
    <w:rsid w:val="0096487D"/>
    <w:rsid w:val="00964FC7"/>
    <w:rsid w:val="00965398"/>
    <w:rsid w:val="00965830"/>
    <w:rsid w:val="00966240"/>
    <w:rsid w:val="0096641A"/>
    <w:rsid w:val="00966E48"/>
    <w:rsid w:val="00966F05"/>
    <w:rsid w:val="009674EB"/>
    <w:rsid w:val="00967ABB"/>
    <w:rsid w:val="00967E0C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0BE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B12"/>
    <w:rsid w:val="009820D3"/>
    <w:rsid w:val="009821E2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7E7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6B7F"/>
    <w:rsid w:val="00996D91"/>
    <w:rsid w:val="00997219"/>
    <w:rsid w:val="0099738D"/>
    <w:rsid w:val="00997511"/>
    <w:rsid w:val="00997765"/>
    <w:rsid w:val="009978CC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3AD8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6AC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84"/>
    <w:rsid w:val="009D73C6"/>
    <w:rsid w:val="009D741A"/>
    <w:rsid w:val="009D76F1"/>
    <w:rsid w:val="009E0AE2"/>
    <w:rsid w:val="009E1113"/>
    <w:rsid w:val="009E1904"/>
    <w:rsid w:val="009E19B7"/>
    <w:rsid w:val="009E1B32"/>
    <w:rsid w:val="009E20B5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08"/>
    <w:rsid w:val="009E6E23"/>
    <w:rsid w:val="009E7765"/>
    <w:rsid w:val="009E7DA4"/>
    <w:rsid w:val="009F000B"/>
    <w:rsid w:val="009F184C"/>
    <w:rsid w:val="009F2714"/>
    <w:rsid w:val="009F3173"/>
    <w:rsid w:val="009F3461"/>
    <w:rsid w:val="009F3A9E"/>
    <w:rsid w:val="009F3BDB"/>
    <w:rsid w:val="009F403C"/>
    <w:rsid w:val="009F41E7"/>
    <w:rsid w:val="009F497F"/>
    <w:rsid w:val="009F5175"/>
    <w:rsid w:val="009F59AB"/>
    <w:rsid w:val="009F5B13"/>
    <w:rsid w:val="009F5FD0"/>
    <w:rsid w:val="009F682B"/>
    <w:rsid w:val="009F6A22"/>
    <w:rsid w:val="009F7728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5C6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C70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431E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562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135"/>
    <w:rsid w:val="00A65209"/>
    <w:rsid w:val="00A654A1"/>
    <w:rsid w:val="00A65F2C"/>
    <w:rsid w:val="00A66641"/>
    <w:rsid w:val="00A66848"/>
    <w:rsid w:val="00A67063"/>
    <w:rsid w:val="00A67D3F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893"/>
    <w:rsid w:val="00A9090F"/>
    <w:rsid w:val="00A90AA9"/>
    <w:rsid w:val="00A90ACE"/>
    <w:rsid w:val="00A90CBD"/>
    <w:rsid w:val="00A91CAA"/>
    <w:rsid w:val="00A91CC0"/>
    <w:rsid w:val="00A9204F"/>
    <w:rsid w:val="00A922A8"/>
    <w:rsid w:val="00A924D8"/>
    <w:rsid w:val="00A92DCD"/>
    <w:rsid w:val="00A92FE5"/>
    <w:rsid w:val="00A93624"/>
    <w:rsid w:val="00A93F6F"/>
    <w:rsid w:val="00A941C7"/>
    <w:rsid w:val="00A942FA"/>
    <w:rsid w:val="00A9433E"/>
    <w:rsid w:val="00A946B7"/>
    <w:rsid w:val="00A94AC3"/>
    <w:rsid w:val="00A95250"/>
    <w:rsid w:val="00A95329"/>
    <w:rsid w:val="00A954B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CC4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A7A29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3041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30"/>
    <w:rsid w:val="00AC7B18"/>
    <w:rsid w:val="00AC7F71"/>
    <w:rsid w:val="00AD004E"/>
    <w:rsid w:val="00AD029B"/>
    <w:rsid w:val="00AD031D"/>
    <w:rsid w:val="00AD0713"/>
    <w:rsid w:val="00AD075A"/>
    <w:rsid w:val="00AD09B0"/>
    <w:rsid w:val="00AD0B60"/>
    <w:rsid w:val="00AD0F19"/>
    <w:rsid w:val="00AD122B"/>
    <w:rsid w:val="00AD191D"/>
    <w:rsid w:val="00AD1A70"/>
    <w:rsid w:val="00AD1DF2"/>
    <w:rsid w:val="00AD1FF5"/>
    <w:rsid w:val="00AD2163"/>
    <w:rsid w:val="00AD2574"/>
    <w:rsid w:val="00AD27CA"/>
    <w:rsid w:val="00AD35CE"/>
    <w:rsid w:val="00AD4AC7"/>
    <w:rsid w:val="00AD4BCA"/>
    <w:rsid w:val="00AD5D9B"/>
    <w:rsid w:val="00AD6089"/>
    <w:rsid w:val="00AD65E5"/>
    <w:rsid w:val="00AD6978"/>
    <w:rsid w:val="00AD6BCF"/>
    <w:rsid w:val="00AD6CD3"/>
    <w:rsid w:val="00AD7AB6"/>
    <w:rsid w:val="00AD7E71"/>
    <w:rsid w:val="00AE0456"/>
    <w:rsid w:val="00AE0577"/>
    <w:rsid w:val="00AE090A"/>
    <w:rsid w:val="00AE108D"/>
    <w:rsid w:val="00AE16E2"/>
    <w:rsid w:val="00AE1706"/>
    <w:rsid w:val="00AE1C5D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2A3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C5E"/>
    <w:rsid w:val="00AF5EBB"/>
    <w:rsid w:val="00AF5F0D"/>
    <w:rsid w:val="00AF6D00"/>
    <w:rsid w:val="00AF6D3B"/>
    <w:rsid w:val="00AF6FE4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1"/>
    <w:rsid w:val="00B03D3B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6E16"/>
    <w:rsid w:val="00B37B38"/>
    <w:rsid w:val="00B37DDE"/>
    <w:rsid w:val="00B40B1A"/>
    <w:rsid w:val="00B41564"/>
    <w:rsid w:val="00B4172F"/>
    <w:rsid w:val="00B41E00"/>
    <w:rsid w:val="00B41FB0"/>
    <w:rsid w:val="00B42100"/>
    <w:rsid w:val="00B42463"/>
    <w:rsid w:val="00B42BA3"/>
    <w:rsid w:val="00B42BE8"/>
    <w:rsid w:val="00B43377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7E"/>
    <w:rsid w:val="00B50EE2"/>
    <w:rsid w:val="00B51715"/>
    <w:rsid w:val="00B51848"/>
    <w:rsid w:val="00B52262"/>
    <w:rsid w:val="00B5267E"/>
    <w:rsid w:val="00B52FA9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48B"/>
    <w:rsid w:val="00B575B8"/>
    <w:rsid w:val="00B575ED"/>
    <w:rsid w:val="00B57979"/>
    <w:rsid w:val="00B57DEF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838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14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CA6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3F5B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281"/>
    <w:rsid w:val="00BB25DE"/>
    <w:rsid w:val="00BB2AEF"/>
    <w:rsid w:val="00BB402C"/>
    <w:rsid w:val="00BB4827"/>
    <w:rsid w:val="00BB48DB"/>
    <w:rsid w:val="00BB4DEE"/>
    <w:rsid w:val="00BB503F"/>
    <w:rsid w:val="00BB518C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1301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8D5"/>
    <w:rsid w:val="00C030FD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C4C"/>
    <w:rsid w:val="00C13FF1"/>
    <w:rsid w:val="00C14C8B"/>
    <w:rsid w:val="00C158F2"/>
    <w:rsid w:val="00C15DFD"/>
    <w:rsid w:val="00C16519"/>
    <w:rsid w:val="00C1659B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6217"/>
    <w:rsid w:val="00C26342"/>
    <w:rsid w:val="00C26402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D7"/>
    <w:rsid w:val="00C33D70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001"/>
    <w:rsid w:val="00C413EE"/>
    <w:rsid w:val="00C4155C"/>
    <w:rsid w:val="00C415F3"/>
    <w:rsid w:val="00C41886"/>
    <w:rsid w:val="00C418B9"/>
    <w:rsid w:val="00C41919"/>
    <w:rsid w:val="00C4218C"/>
    <w:rsid w:val="00C42974"/>
    <w:rsid w:val="00C431B8"/>
    <w:rsid w:val="00C43205"/>
    <w:rsid w:val="00C43B30"/>
    <w:rsid w:val="00C43BB4"/>
    <w:rsid w:val="00C43C96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1E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FAB"/>
    <w:rsid w:val="00C81C40"/>
    <w:rsid w:val="00C81E48"/>
    <w:rsid w:val="00C81FFE"/>
    <w:rsid w:val="00C8210C"/>
    <w:rsid w:val="00C82965"/>
    <w:rsid w:val="00C82E61"/>
    <w:rsid w:val="00C830CF"/>
    <w:rsid w:val="00C8382A"/>
    <w:rsid w:val="00C83C3F"/>
    <w:rsid w:val="00C83E9D"/>
    <w:rsid w:val="00C845C0"/>
    <w:rsid w:val="00C84698"/>
    <w:rsid w:val="00C84888"/>
    <w:rsid w:val="00C84B40"/>
    <w:rsid w:val="00C84FD5"/>
    <w:rsid w:val="00C86040"/>
    <w:rsid w:val="00C8605A"/>
    <w:rsid w:val="00C862C5"/>
    <w:rsid w:val="00C86A73"/>
    <w:rsid w:val="00C86A92"/>
    <w:rsid w:val="00C873C1"/>
    <w:rsid w:val="00C8768E"/>
    <w:rsid w:val="00C87A3F"/>
    <w:rsid w:val="00C87AEC"/>
    <w:rsid w:val="00C87F91"/>
    <w:rsid w:val="00C90FC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58D2"/>
    <w:rsid w:val="00C96B53"/>
    <w:rsid w:val="00C971B5"/>
    <w:rsid w:val="00CA03C3"/>
    <w:rsid w:val="00CA0C36"/>
    <w:rsid w:val="00CA0C66"/>
    <w:rsid w:val="00CA0EBD"/>
    <w:rsid w:val="00CA1299"/>
    <w:rsid w:val="00CA17C7"/>
    <w:rsid w:val="00CA19BC"/>
    <w:rsid w:val="00CA1BD7"/>
    <w:rsid w:val="00CA213D"/>
    <w:rsid w:val="00CA293F"/>
    <w:rsid w:val="00CA2A2C"/>
    <w:rsid w:val="00CA2E03"/>
    <w:rsid w:val="00CA2FAF"/>
    <w:rsid w:val="00CA362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9ED"/>
    <w:rsid w:val="00CB2E72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040"/>
    <w:rsid w:val="00CC21A1"/>
    <w:rsid w:val="00CC25D5"/>
    <w:rsid w:val="00CC2A15"/>
    <w:rsid w:val="00CC2AFB"/>
    <w:rsid w:val="00CC2AFD"/>
    <w:rsid w:val="00CC2DFE"/>
    <w:rsid w:val="00CC2EA8"/>
    <w:rsid w:val="00CC367A"/>
    <w:rsid w:val="00CC3DFE"/>
    <w:rsid w:val="00CC4254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04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2BC"/>
    <w:rsid w:val="00CE37B0"/>
    <w:rsid w:val="00CE3974"/>
    <w:rsid w:val="00CE398B"/>
    <w:rsid w:val="00CE3A4F"/>
    <w:rsid w:val="00CE3CE0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692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D52"/>
    <w:rsid w:val="00D04F40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2C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6F3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52"/>
    <w:rsid w:val="00D44775"/>
    <w:rsid w:val="00D44CC5"/>
    <w:rsid w:val="00D44E58"/>
    <w:rsid w:val="00D44F64"/>
    <w:rsid w:val="00D45204"/>
    <w:rsid w:val="00D45244"/>
    <w:rsid w:val="00D45542"/>
    <w:rsid w:val="00D45597"/>
    <w:rsid w:val="00D45FB1"/>
    <w:rsid w:val="00D46059"/>
    <w:rsid w:val="00D47081"/>
    <w:rsid w:val="00D47ADB"/>
    <w:rsid w:val="00D5105B"/>
    <w:rsid w:val="00D51325"/>
    <w:rsid w:val="00D51366"/>
    <w:rsid w:val="00D51AA5"/>
    <w:rsid w:val="00D520E8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37"/>
    <w:rsid w:val="00D730D0"/>
    <w:rsid w:val="00D73691"/>
    <w:rsid w:val="00D73C10"/>
    <w:rsid w:val="00D74008"/>
    <w:rsid w:val="00D740DC"/>
    <w:rsid w:val="00D7411C"/>
    <w:rsid w:val="00D741AB"/>
    <w:rsid w:val="00D7425D"/>
    <w:rsid w:val="00D7446A"/>
    <w:rsid w:val="00D7449E"/>
    <w:rsid w:val="00D745A2"/>
    <w:rsid w:val="00D75202"/>
    <w:rsid w:val="00D75447"/>
    <w:rsid w:val="00D75474"/>
    <w:rsid w:val="00D758FA"/>
    <w:rsid w:val="00D75F62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C01"/>
    <w:rsid w:val="00D92346"/>
    <w:rsid w:val="00D9283B"/>
    <w:rsid w:val="00D93244"/>
    <w:rsid w:val="00D93651"/>
    <w:rsid w:val="00D9398F"/>
    <w:rsid w:val="00D93A5F"/>
    <w:rsid w:val="00D94127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94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3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ADA"/>
    <w:rsid w:val="00DC01D8"/>
    <w:rsid w:val="00DC0848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8BF"/>
    <w:rsid w:val="00DC3A7E"/>
    <w:rsid w:val="00DC3D22"/>
    <w:rsid w:val="00DC3F17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027"/>
    <w:rsid w:val="00DD579C"/>
    <w:rsid w:val="00DD5820"/>
    <w:rsid w:val="00DD58CA"/>
    <w:rsid w:val="00DD5A5E"/>
    <w:rsid w:val="00DD5D07"/>
    <w:rsid w:val="00DD5F7F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FA6"/>
    <w:rsid w:val="00DE6036"/>
    <w:rsid w:val="00DE60AF"/>
    <w:rsid w:val="00DE62C7"/>
    <w:rsid w:val="00DE63DE"/>
    <w:rsid w:val="00DE64A8"/>
    <w:rsid w:val="00DE6593"/>
    <w:rsid w:val="00DE6A14"/>
    <w:rsid w:val="00DE76CA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4F2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58D2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068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41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D37"/>
    <w:rsid w:val="00E53034"/>
    <w:rsid w:val="00E53606"/>
    <w:rsid w:val="00E538BA"/>
    <w:rsid w:val="00E542C1"/>
    <w:rsid w:val="00E54465"/>
    <w:rsid w:val="00E5586E"/>
    <w:rsid w:val="00E56105"/>
    <w:rsid w:val="00E56C12"/>
    <w:rsid w:val="00E56F40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77F"/>
    <w:rsid w:val="00E65952"/>
    <w:rsid w:val="00E65D8D"/>
    <w:rsid w:val="00E65E1B"/>
    <w:rsid w:val="00E6612E"/>
    <w:rsid w:val="00E663BA"/>
    <w:rsid w:val="00E665C3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94B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6B7"/>
    <w:rsid w:val="00E91D2B"/>
    <w:rsid w:val="00E91FFB"/>
    <w:rsid w:val="00E92300"/>
    <w:rsid w:val="00E92586"/>
    <w:rsid w:val="00E926B4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C20"/>
    <w:rsid w:val="00E96EF2"/>
    <w:rsid w:val="00E97497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0F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9EC"/>
    <w:rsid w:val="00EB0B45"/>
    <w:rsid w:val="00EB0E7B"/>
    <w:rsid w:val="00EB19FD"/>
    <w:rsid w:val="00EB1D1E"/>
    <w:rsid w:val="00EB2412"/>
    <w:rsid w:val="00EB2C2C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1CF5"/>
    <w:rsid w:val="00EC206B"/>
    <w:rsid w:val="00EC2A8A"/>
    <w:rsid w:val="00EC2DD4"/>
    <w:rsid w:val="00EC342E"/>
    <w:rsid w:val="00EC3804"/>
    <w:rsid w:val="00EC4203"/>
    <w:rsid w:val="00EC58EB"/>
    <w:rsid w:val="00EC5A77"/>
    <w:rsid w:val="00EC5DD7"/>
    <w:rsid w:val="00EC651F"/>
    <w:rsid w:val="00EC664D"/>
    <w:rsid w:val="00EC6DF5"/>
    <w:rsid w:val="00EC6FB2"/>
    <w:rsid w:val="00EC705F"/>
    <w:rsid w:val="00EC7166"/>
    <w:rsid w:val="00EC747C"/>
    <w:rsid w:val="00EC7500"/>
    <w:rsid w:val="00EC7861"/>
    <w:rsid w:val="00EC7C51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6F83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5E44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C1B"/>
    <w:rsid w:val="00F00D5A"/>
    <w:rsid w:val="00F01608"/>
    <w:rsid w:val="00F01849"/>
    <w:rsid w:val="00F01B1D"/>
    <w:rsid w:val="00F026C3"/>
    <w:rsid w:val="00F02B54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CA2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A7C"/>
    <w:rsid w:val="00F26B9A"/>
    <w:rsid w:val="00F30135"/>
    <w:rsid w:val="00F30144"/>
    <w:rsid w:val="00F31619"/>
    <w:rsid w:val="00F317CB"/>
    <w:rsid w:val="00F319F3"/>
    <w:rsid w:val="00F31C26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2C05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3F5"/>
    <w:rsid w:val="00F4645A"/>
    <w:rsid w:val="00F464DC"/>
    <w:rsid w:val="00F46F1A"/>
    <w:rsid w:val="00F46F73"/>
    <w:rsid w:val="00F46F9C"/>
    <w:rsid w:val="00F476C4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61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4B1"/>
    <w:rsid w:val="00F65D10"/>
    <w:rsid w:val="00F668C2"/>
    <w:rsid w:val="00F66B5D"/>
    <w:rsid w:val="00F66D4E"/>
    <w:rsid w:val="00F678E7"/>
    <w:rsid w:val="00F70300"/>
    <w:rsid w:val="00F711AA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6F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1C"/>
    <w:rsid w:val="00F92FCF"/>
    <w:rsid w:val="00F932FF"/>
    <w:rsid w:val="00F93F80"/>
    <w:rsid w:val="00F94467"/>
    <w:rsid w:val="00F948E7"/>
    <w:rsid w:val="00F94AB2"/>
    <w:rsid w:val="00F94BA2"/>
    <w:rsid w:val="00F94C31"/>
    <w:rsid w:val="00F94F45"/>
    <w:rsid w:val="00F95274"/>
    <w:rsid w:val="00F96670"/>
    <w:rsid w:val="00F96B9D"/>
    <w:rsid w:val="00F96E1C"/>
    <w:rsid w:val="00F972F7"/>
    <w:rsid w:val="00F97400"/>
    <w:rsid w:val="00F97DBE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87B"/>
    <w:rsid w:val="00FA5ACF"/>
    <w:rsid w:val="00FA5C7B"/>
    <w:rsid w:val="00FA619C"/>
    <w:rsid w:val="00FA6251"/>
    <w:rsid w:val="00FA62EE"/>
    <w:rsid w:val="00FA665A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00"/>
    <w:rsid w:val="00FB0D3B"/>
    <w:rsid w:val="00FB0F24"/>
    <w:rsid w:val="00FB1558"/>
    <w:rsid w:val="00FB15F6"/>
    <w:rsid w:val="00FB16CC"/>
    <w:rsid w:val="00FB1727"/>
    <w:rsid w:val="00FB22B8"/>
    <w:rsid w:val="00FB2404"/>
    <w:rsid w:val="00FB2AEA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6A3E"/>
    <w:rsid w:val="00FB6E80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934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6803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5BF5"/>
    <w:rsid w:val="00FE644B"/>
    <w:rsid w:val="00FE6636"/>
    <w:rsid w:val="00FE6B22"/>
    <w:rsid w:val="00FE740B"/>
    <w:rsid w:val="00FE7ABD"/>
    <w:rsid w:val="00FE7F7A"/>
    <w:rsid w:val="00FF04E4"/>
    <w:rsid w:val="00FF1464"/>
    <w:rsid w:val="00FF1F3C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5F5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E95A0E"/>
    <w:rsid w:val="0852780F"/>
    <w:rsid w:val="1ABB6CF5"/>
    <w:rsid w:val="2848005B"/>
    <w:rsid w:val="34B87CAD"/>
    <w:rsid w:val="369377F4"/>
    <w:rsid w:val="52366626"/>
    <w:rsid w:val="6C283D79"/>
    <w:rsid w:val="79C63ED0"/>
    <w:rsid w:val="7E11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D7F2F8A-21CD-4578-8125-DF631C95AF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B8154C0.dotm</Template>
  <Company>Microsoft</Company>
  <Pages>6</Pages>
  <Words>2893</Words>
  <Characters>464</Characters>
  <Lines>3</Lines>
  <Paragraphs>6</Paragraphs>
  <TotalTime>7</TotalTime>
  <ScaleCrop>false</ScaleCrop>
  <LinksUpToDate>false</LinksUpToDate>
  <CharactersWithSpaces>3351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2025-11-17T02:31:00Z</dcterms:created>
  <dc:creator>Billgates</dc:creator>
  <cp:lastModifiedBy>6391</cp:lastModifiedBy>
  <cp:lastPrinted>2018-02-22T08:11:00Z</cp:lastPrinted>
  <dcterms:modified xsi:type="dcterms:W3CDTF">2026-02-02T07:49:24Z</dcterms:modified>
  <dc:title>四川省眉山监狱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178345B4F1DD4357BBAA1142A5438070</vt:lpwstr>
  </property>
</Properties>
</file>