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jc w:val="center"/>
        <w:rPr>
          <w:rFonts w:ascii="黑体" w:hAnsi="黑体" w:eastAsia="黑体"/>
          <w:b/>
          <w:spacing w:val="50"/>
          <w:sz w:val="44"/>
          <w:szCs w:val="44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罪犯李光辉，男，1966年6月24日出生，初中文化。现在四川省眉州监狱服刑。</w:t>
      </w: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eastAsia="zh-CN"/>
        </w:rPr>
        <w:t>李光辉</w:t>
      </w:r>
      <w:r>
        <w:rPr>
          <w:rFonts w:hint="eastAsia" w:ascii="仿宋" w:hAnsi="仿宋" w:eastAsia="仿宋"/>
          <w:sz w:val="32"/>
          <w:szCs w:val="32"/>
        </w:rPr>
        <w:t>在服刑期间，能认罪悔罪，遵规守纪，积极改造，确有悔改表现。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为此，根据《中华人民共和国监狱法》第二十九条、《中华人民共和国刑法》第七十八条、《中华人民共和国刑事诉讼法》第二百七十三条第二款之规定，建议对罪犯李光辉减刑六个月。特报请裁定。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ind w:firstLine="7040" w:firstLineChars="22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</w:p>
    <w:p>
      <w:pPr>
        <w:spacing w:line="580" w:lineRule="exact"/>
        <w:ind w:firstLine="7040" w:firstLineChars="2200"/>
        <w:jc w:val="lef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四川省眉州监狱</w:t>
      </w:r>
    </w:p>
    <w:p>
      <w:pPr>
        <w:spacing w:line="580" w:lineRule="exact"/>
        <w:jc w:val="right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二0二六年一月二十八日</w:t>
      </w:r>
    </w:p>
    <w:p>
      <w:pPr>
        <w:spacing w:line="580" w:lineRule="exact"/>
        <w:jc w:val="left"/>
        <w:rPr>
          <w:rFonts w:ascii="仿宋" w:hAnsi="仿宋" w:eastAsia="仿宋"/>
          <w:sz w:val="32"/>
          <w:szCs w:val="32"/>
        </w:rPr>
      </w:pPr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  <w:bookmarkStart w:id="0" w:name="_GoBack"/>
      <w:bookmarkEnd w:id="0"/>
    </w:p>
    <w:p>
      <w:pPr>
        <w:sectPr>
          <w:type w:val="continuous"/>
          <w:pgSz w:w="11906" w:h="16838"/>
          <w:pgMar w:top="1134" w:right="1134" w:bottom="1134" w:left="1134" w:header="851" w:footer="992" w:gutter="0"/>
          <w:cols w:space="425" w:num="1"/>
          <w:docGrid w:type="lines" w:linePitch="312" w:charSpace="0"/>
        </w:sectPr>
      </w:pPr>
    </w:p>
    <w:p/>
    <w:sectPr>
      <w:type w:val="continuous"/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584B"/>
    <w:rsid w:val="000428C9"/>
    <w:rsid w:val="0008628D"/>
    <w:rsid w:val="00091E07"/>
    <w:rsid w:val="0009214D"/>
    <w:rsid w:val="00094603"/>
    <w:rsid w:val="000C185E"/>
    <w:rsid w:val="001B2BDB"/>
    <w:rsid w:val="001C5977"/>
    <w:rsid w:val="001E147F"/>
    <w:rsid w:val="00252687"/>
    <w:rsid w:val="00257D2F"/>
    <w:rsid w:val="002A5652"/>
    <w:rsid w:val="002C5FBD"/>
    <w:rsid w:val="002C7BD0"/>
    <w:rsid w:val="003015A8"/>
    <w:rsid w:val="003203DF"/>
    <w:rsid w:val="00337254"/>
    <w:rsid w:val="00362309"/>
    <w:rsid w:val="003649D3"/>
    <w:rsid w:val="00386253"/>
    <w:rsid w:val="00387FFB"/>
    <w:rsid w:val="003A0FED"/>
    <w:rsid w:val="00404E61"/>
    <w:rsid w:val="00414BC0"/>
    <w:rsid w:val="00422CB8"/>
    <w:rsid w:val="0043584B"/>
    <w:rsid w:val="004521D7"/>
    <w:rsid w:val="004664A6"/>
    <w:rsid w:val="004C7821"/>
    <w:rsid w:val="004E651A"/>
    <w:rsid w:val="00502643"/>
    <w:rsid w:val="00692000"/>
    <w:rsid w:val="006E0F9D"/>
    <w:rsid w:val="007A1BF7"/>
    <w:rsid w:val="007C2870"/>
    <w:rsid w:val="007D6592"/>
    <w:rsid w:val="00822358"/>
    <w:rsid w:val="00825FC1"/>
    <w:rsid w:val="00854E3D"/>
    <w:rsid w:val="008C2BDB"/>
    <w:rsid w:val="008C4396"/>
    <w:rsid w:val="009877CE"/>
    <w:rsid w:val="009C06C7"/>
    <w:rsid w:val="009D12BF"/>
    <w:rsid w:val="009D5AFD"/>
    <w:rsid w:val="00A024A4"/>
    <w:rsid w:val="00A07BF6"/>
    <w:rsid w:val="00A22FED"/>
    <w:rsid w:val="00A66959"/>
    <w:rsid w:val="00A81F07"/>
    <w:rsid w:val="00A8735B"/>
    <w:rsid w:val="00AA5247"/>
    <w:rsid w:val="00AF3587"/>
    <w:rsid w:val="00B1176C"/>
    <w:rsid w:val="00B34D67"/>
    <w:rsid w:val="00B41842"/>
    <w:rsid w:val="00B52747"/>
    <w:rsid w:val="00B537F6"/>
    <w:rsid w:val="00B55333"/>
    <w:rsid w:val="00BB0934"/>
    <w:rsid w:val="00BD5745"/>
    <w:rsid w:val="00C01E93"/>
    <w:rsid w:val="00C0695F"/>
    <w:rsid w:val="00C47CF1"/>
    <w:rsid w:val="00C509AE"/>
    <w:rsid w:val="00C63E6A"/>
    <w:rsid w:val="00CB7B47"/>
    <w:rsid w:val="00CF700D"/>
    <w:rsid w:val="00CF7F10"/>
    <w:rsid w:val="00D0641F"/>
    <w:rsid w:val="00D61661"/>
    <w:rsid w:val="00D86D26"/>
    <w:rsid w:val="00D87A98"/>
    <w:rsid w:val="00DA13DF"/>
    <w:rsid w:val="00DF2DEF"/>
    <w:rsid w:val="00E1635E"/>
    <w:rsid w:val="00E679EC"/>
    <w:rsid w:val="00E8627B"/>
    <w:rsid w:val="00F21627"/>
    <w:rsid w:val="00F4250A"/>
    <w:rsid w:val="00F51450"/>
    <w:rsid w:val="00FA7218"/>
    <w:rsid w:val="00FB3ECB"/>
    <w:rsid w:val="00FC4DA5"/>
    <w:rsid w:val="00FE6309"/>
    <w:rsid w:val="0106128F"/>
    <w:rsid w:val="02D776FC"/>
    <w:rsid w:val="030E7743"/>
    <w:rsid w:val="03CA7733"/>
    <w:rsid w:val="03D97A5A"/>
    <w:rsid w:val="04101D48"/>
    <w:rsid w:val="04BA6830"/>
    <w:rsid w:val="04DC0472"/>
    <w:rsid w:val="05D9374C"/>
    <w:rsid w:val="06A50D48"/>
    <w:rsid w:val="06BA7E3D"/>
    <w:rsid w:val="06DF2086"/>
    <w:rsid w:val="07F55CCE"/>
    <w:rsid w:val="080655D9"/>
    <w:rsid w:val="08981979"/>
    <w:rsid w:val="089F18A4"/>
    <w:rsid w:val="08D8255D"/>
    <w:rsid w:val="096B00EA"/>
    <w:rsid w:val="0A5361EC"/>
    <w:rsid w:val="0A825C8F"/>
    <w:rsid w:val="0B553648"/>
    <w:rsid w:val="0B837DA4"/>
    <w:rsid w:val="0BA01281"/>
    <w:rsid w:val="0C4069BC"/>
    <w:rsid w:val="0C483F60"/>
    <w:rsid w:val="0C610FB9"/>
    <w:rsid w:val="0CB45FCB"/>
    <w:rsid w:val="0CB956B7"/>
    <w:rsid w:val="0CBB0AB1"/>
    <w:rsid w:val="0D4238EF"/>
    <w:rsid w:val="0EEB683C"/>
    <w:rsid w:val="0FE560DE"/>
    <w:rsid w:val="101D7E62"/>
    <w:rsid w:val="10CE43AF"/>
    <w:rsid w:val="136A5948"/>
    <w:rsid w:val="139E1C3D"/>
    <w:rsid w:val="150B69A3"/>
    <w:rsid w:val="154D0308"/>
    <w:rsid w:val="15906307"/>
    <w:rsid w:val="16940743"/>
    <w:rsid w:val="16CB2D41"/>
    <w:rsid w:val="17320E89"/>
    <w:rsid w:val="18B605B9"/>
    <w:rsid w:val="19084B21"/>
    <w:rsid w:val="19946ECB"/>
    <w:rsid w:val="1A000EC6"/>
    <w:rsid w:val="1A592E39"/>
    <w:rsid w:val="1B5A09A6"/>
    <w:rsid w:val="1C3D1682"/>
    <w:rsid w:val="1C882AF2"/>
    <w:rsid w:val="1CA64FA6"/>
    <w:rsid w:val="1CD004A4"/>
    <w:rsid w:val="1D9A015C"/>
    <w:rsid w:val="1E5C067A"/>
    <w:rsid w:val="1F5D054B"/>
    <w:rsid w:val="202A67F2"/>
    <w:rsid w:val="20CF2E12"/>
    <w:rsid w:val="22424FFE"/>
    <w:rsid w:val="22AD4FC0"/>
    <w:rsid w:val="23007FA4"/>
    <w:rsid w:val="234B2BC2"/>
    <w:rsid w:val="23B07DF8"/>
    <w:rsid w:val="23BE2C52"/>
    <w:rsid w:val="23C61050"/>
    <w:rsid w:val="23F90CD3"/>
    <w:rsid w:val="241364CA"/>
    <w:rsid w:val="241F60DF"/>
    <w:rsid w:val="250E7042"/>
    <w:rsid w:val="25357CC0"/>
    <w:rsid w:val="25A40F46"/>
    <w:rsid w:val="2678641E"/>
    <w:rsid w:val="27100555"/>
    <w:rsid w:val="282D6D5B"/>
    <w:rsid w:val="283A5406"/>
    <w:rsid w:val="28B87BF5"/>
    <w:rsid w:val="28D221CA"/>
    <w:rsid w:val="2951796C"/>
    <w:rsid w:val="29941B0B"/>
    <w:rsid w:val="29C006A1"/>
    <w:rsid w:val="29F97720"/>
    <w:rsid w:val="2A4E4BE3"/>
    <w:rsid w:val="2B586356"/>
    <w:rsid w:val="2BDF644C"/>
    <w:rsid w:val="2BEE2879"/>
    <w:rsid w:val="2E696F72"/>
    <w:rsid w:val="2E82542C"/>
    <w:rsid w:val="309F39C8"/>
    <w:rsid w:val="3142426C"/>
    <w:rsid w:val="317B3B34"/>
    <w:rsid w:val="31810BC5"/>
    <w:rsid w:val="34453C94"/>
    <w:rsid w:val="351D2BDD"/>
    <w:rsid w:val="35352722"/>
    <w:rsid w:val="355A2C93"/>
    <w:rsid w:val="375D5C55"/>
    <w:rsid w:val="378215CD"/>
    <w:rsid w:val="38EC18AC"/>
    <w:rsid w:val="396D5B6C"/>
    <w:rsid w:val="3A0C48A9"/>
    <w:rsid w:val="3B1C33C6"/>
    <w:rsid w:val="3BAD714C"/>
    <w:rsid w:val="3BB47694"/>
    <w:rsid w:val="3C3E6D82"/>
    <w:rsid w:val="3CC6374C"/>
    <w:rsid w:val="3DF71CB4"/>
    <w:rsid w:val="3E0751B1"/>
    <w:rsid w:val="3E9D49DA"/>
    <w:rsid w:val="3F1C0786"/>
    <w:rsid w:val="3F2215F7"/>
    <w:rsid w:val="3F662D57"/>
    <w:rsid w:val="40C53900"/>
    <w:rsid w:val="41840137"/>
    <w:rsid w:val="42950846"/>
    <w:rsid w:val="42FA1256"/>
    <w:rsid w:val="434270C8"/>
    <w:rsid w:val="438B67C4"/>
    <w:rsid w:val="43FF341E"/>
    <w:rsid w:val="44350D4A"/>
    <w:rsid w:val="445B0073"/>
    <w:rsid w:val="44867B2B"/>
    <w:rsid w:val="45F116FE"/>
    <w:rsid w:val="45F51F09"/>
    <w:rsid w:val="46256227"/>
    <w:rsid w:val="46325557"/>
    <w:rsid w:val="467446AC"/>
    <w:rsid w:val="46EF0896"/>
    <w:rsid w:val="474C0F3C"/>
    <w:rsid w:val="48967807"/>
    <w:rsid w:val="489B3A49"/>
    <w:rsid w:val="48CD2B39"/>
    <w:rsid w:val="49A71AF1"/>
    <w:rsid w:val="4A5D58FE"/>
    <w:rsid w:val="4A6B1765"/>
    <w:rsid w:val="4A73428F"/>
    <w:rsid w:val="4AF64782"/>
    <w:rsid w:val="4B294614"/>
    <w:rsid w:val="4B2947A4"/>
    <w:rsid w:val="4D6E1D3E"/>
    <w:rsid w:val="4E2E1A78"/>
    <w:rsid w:val="4ED01203"/>
    <w:rsid w:val="4F381FEF"/>
    <w:rsid w:val="4F3825B4"/>
    <w:rsid w:val="4FEB415C"/>
    <w:rsid w:val="50B83390"/>
    <w:rsid w:val="527B0AB6"/>
    <w:rsid w:val="530A71FE"/>
    <w:rsid w:val="53416038"/>
    <w:rsid w:val="560C64AF"/>
    <w:rsid w:val="578237E6"/>
    <w:rsid w:val="579A29F9"/>
    <w:rsid w:val="587413F2"/>
    <w:rsid w:val="58B47D03"/>
    <w:rsid w:val="594F0805"/>
    <w:rsid w:val="59BE420F"/>
    <w:rsid w:val="5A146817"/>
    <w:rsid w:val="5A9C74A1"/>
    <w:rsid w:val="5AE70D07"/>
    <w:rsid w:val="5B464BC6"/>
    <w:rsid w:val="5BBD03DA"/>
    <w:rsid w:val="5C2A05FF"/>
    <w:rsid w:val="5C747143"/>
    <w:rsid w:val="5CE80AD7"/>
    <w:rsid w:val="5E02121C"/>
    <w:rsid w:val="5E3B6BB4"/>
    <w:rsid w:val="5F8A3AB7"/>
    <w:rsid w:val="5FB67866"/>
    <w:rsid w:val="600C2CBB"/>
    <w:rsid w:val="61364286"/>
    <w:rsid w:val="61532FC5"/>
    <w:rsid w:val="61B97FF2"/>
    <w:rsid w:val="61C91C38"/>
    <w:rsid w:val="620E1DC7"/>
    <w:rsid w:val="620E74DB"/>
    <w:rsid w:val="62280FD4"/>
    <w:rsid w:val="62E92166"/>
    <w:rsid w:val="63242AD7"/>
    <w:rsid w:val="639420A5"/>
    <w:rsid w:val="643F58D5"/>
    <w:rsid w:val="661F760E"/>
    <w:rsid w:val="66DD2850"/>
    <w:rsid w:val="66E86B9E"/>
    <w:rsid w:val="67E14864"/>
    <w:rsid w:val="67F529AC"/>
    <w:rsid w:val="680D7599"/>
    <w:rsid w:val="69132205"/>
    <w:rsid w:val="6927595B"/>
    <w:rsid w:val="69B81910"/>
    <w:rsid w:val="69D72B92"/>
    <w:rsid w:val="6A956AFE"/>
    <w:rsid w:val="6AAE28AC"/>
    <w:rsid w:val="6ACD4DD6"/>
    <w:rsid w:val="6B11159C"/>
    <w:rsid w:val="6B9D21F2"/>
    <w:rsid w:val="6BC118D5"/>
    <w:rsid w:val="6CC37001"/>
    <w:rsid w:val="6E1B2C2D"/>
    <w:rsid w:val="6E406643"/>
    <w:rsid w:val="6E9F4F16"/>
    <w:rsid w:val="6F056D62"/>
    <w:rsid w:val="6F0648BC"/>
    <w:rsid w:val="6F1F0140"/>
    <w:rsid w:val="6F441B23"/>
    <w:rsid w:val="6F46367E"/>
    <w:rsid w:val="6F5F5CB8"/>
    <w:rsid w:val="6F893B9F"/>
    <w:rsid w:val="6FCF0DD1"/>
    <w:rsid w:val="6FEC60B9"/>
    <w:rsid w:val="70275965"/>
    <w:rsid w:val="70307167"/>
    <w:rsid w:val="70951862"/>
    <w:rsid w:val="70EF6683"/>
    <w:rsid w:val="712848E0"/>
    <w:rsid w:val="733507C4"/>
    <w:rsid w:val="738C141F"/>
    <w:rsid w:val="73C27F90"/>
    <w:rsid w:val="73D77E7A"/>
    <w:rsid w:val="7565168F"/>
    <w:rsid w:val="75D1416C"/>
    <w:rsid w:val="76362A54"/>
    <w:rsid w:val="77B10DF2"/>
    <w:rsid w:val="783906E0"/>
    <w:rsid w:val="79307B6A"/>
    <w:rsid w:val="7A1C755C"/>
    <w:rsid w:val="7AF33BC6"/>
    <w:rsid w:val="7B3D43C8"/>
    <w:rsid w:val="7BDE64DD"/>
    <w:rsid w:val="7C100861"/>
    <w:rsid w:val="7CC86968"/>
    <w:rsid w:val="7D093810"/>
    <w:rsid w:val="7ECC7DE9"/>
    <w:rsid w:val="7F130B8D"/>
    <w:rsid w:val="7FEA45A3"/>
    <w:rsid w:val="7FEB729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96E08C9E.dotm</Template>
  <Company>China</Company>
  <Pages>54</Pages>
  <Words>20955</Words>
  <Characters>2475</Characters>
  <Lines>20</Lines>
  <Paragraphs>46</Paragraphs>
  <TotalTime>0</TotalTime>
  <ScaleCrop>false</ScaleCrop>
  <LinksUpToDate>false</LinksUpToDate>
  <CharactersWithSpaces>23384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2025-12-07T08:48:00Z</dcterms:created>
  <dc:creator>6295</dc:creator>
  <cp:lastModifiedBy>6336</cp:lastModifiedBy>
  <dcterms:modified xsi:type="dcterms:W3CDTF">2026-01-29T01:55:11Z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C66F675DBC4E41C89F1E4D79414E84B8</vt:lpwstr>
  </property>
</Properties>
</file>