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罪犯徐振东，男，</w:t>
      </w:r>
      <w:r>
        <w:rPr>
          <w:rFonts w:ascii="仿宋" w:hAnsi="仿宋" w:eastAsia="仿宋"/>
          <w:sz w:val="32"/>
          <w:szCs w:val="32"/>
        </w:rPr>
        <w:t>1990年12月23日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，建议对罪犯徐振东减刑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D901E23"/>
    <w:rsid w:val="0E2938EB"/>
    <w:rsid w:val="115C2A7D"/>
    <w:rsid w:val="12785929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2026-02-02T09:40:09Z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