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罪犯徐忠富，男，1966年10月31日出生，小学肄业文化。现在四川省眉州监狱服刑。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徐忠富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为此，根据《中华人民共和国监狱法》第二十九条、《中华人民共和国刑法》第七十八条、《中华人民共和国刑事诉讼法》第二百七十三条第二款之规定，建议对罪犯徐忠富减刑六个月。特报请裁定。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3A3D69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9EF089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2026-01-29T02:06:05Z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