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hint="eastAsia"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hint="eastAsia"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罪犯徐彬，男，1983年6月8日出生，中专文化。现在四川省眉州监狱服刑。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徐彬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为此，根据《中华人民共和国监狱法》第二十九条、《中华人民共和国刑法》第七十八条、《中华人民共和国刑事诉讼法》第二百七十三条第二款之规定，建议对罪犯徐彬减刑</w:t>
      </w:r>
      <w:r>
        <w:rPr>
          <w:rFonts w:hint="eastAsia" w:ascii="仿宋" w:hAnsi="仿宋" w:eastAsia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6D7FD0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1F7750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2026-01-29T02:05:24Z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