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罪犯张晓波，男，1973年9月26日出生，小学文化。现在四川省眉州监狱服刑。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张晓波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为此，根据《中华人民共和国监狱法》第二十九条、《中华人民共和国刑法》第七十八条、《中华人民共和国刑事诉讼法》第二百七十三条第二款之规定，建议对罪犯张晓波减刑六个月。特报请裁定。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400" w:firstLineChars="20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400" w:firstLineChars="20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jc w:val="righ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二0二六年一月二十八日</w:t>
      </w:r>
    </w:p>
    <w:p>
      <w:pPr>
        <w:spacing w:line="580" w:lineRule="exact"/>
        <w:ind w:firstLine="6720" w:firstLineChars="2100"/>
        <w:jc w:val="left"/>
        <w:rPr>
          <w:rFonts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B"/>
    <w:rsid w:val="000428C9"/>
    <w:rsid w:val="0008628D"/>
    <w:rsid w:val="00091E07"/>
    <w:rsid w:val="0009214D"/>
    <w:rsid w:val="00094603"/>
    <w:rsid w:val="000C185E"/>
    <w:rsid w:val="001B2BDB"/>
    <w:rsid w:val="001C5977"/>
    <w:rsid w:val="001E147F"/>
    <w:rsid w:val="00252687"/>
    <w:rsid w:val="00257D2F"/>
    <w:rsid w:val="002A5652"/>
    <w:rsid w:val="002C5FBD"/>
    <w:rsid w:val="002C7BD0"/>
    <w:rsid w:val="003015A8"/>
    <w:rsid w:val="003203DF"/>
    <w:rsid w:val="00337254"/>
    <w:rsid w:val="00362309"/>
    <w:rsid w:val="003649D3"/>
    <w:rsid w:val="00386253"/>
    <w:rsid w:val="00387FFB"/>
    <w:rsid w:val="003A0FED"/>
    <w:rsid w:val="00404E61"/>
    <w:rsid w:val="00414BC0"/>
    <w:rsid w:val="00422CB8"/>
    <w:rsid w:val="0043584B"/>
    <w:rsid w:val="004521D7"/>
    <w:rsid w:val="004664A6"/>
    <w:rsid w:val="004C7821"/>
    <w:rsid w:val="004E651A"/>
    <w:rsid w:val="00502643"/>
    <w:rsid w:val="00692000"/>
    <w:rsid w:val="006E0F9D"/>
    <w:rsid w:val="007A1BF7"/>
    <w:rsid w:val="007C2870"/>
    <w:rsid w:val="007D6592"/>
    <w:rsid w:val="00822358"/>
    <w:rsid w:val="00825FC1"/>
    <w:rsid w:val="00854E3D"/>
    <w:rsid w:val="008C2BDB"/>
    <w:rsid w:val="008C4396"/>
    <w:rsid w:val="009877CE"/>
    <w:rsid w:val="009C06C7"/>
    <w:rsid w:val="009D12BF"/>
    <w:rsid w:val="009D5AFD"/>
    <w:rsid w:val="00A024A4"/>
    <w:rsid w:val="00A07BF6"/>
    <w:rsid w:val="00A22FED"/>
    <w:rsid w:val="00A66959"/>
    <w:rsid w:val="00A81F07"/>
    <w:rsid w:val="00A8735B"/>
    <w:rsid w:val="00AA5247"/>
    <w:rsid w:val="00AF3587"/>
    <w:rsid w:val="00B1176C"/>
    <w:rsid w:val="00B34D67"/>
    <w:rsid w:val="00B41842"/>
    <w:rsid w:val="00B52747"/>
    <w:rsid w:val="00B537F6"/>
    <w:rsid w:val="00B55333"/>
    <w:rsid w:val="00BB0934"/>
    <w:rsid w:val="00BD5745"/>
    <w:rsid w:val="00C01E93"/>
    <w:rsid w:val="00C0695F"/>
    <w:rsid w:val="00C47CF1"/>
    <w:rsid w:val="00C509AE"/>
    <w:rsid w:val="00C63E6A"/>
    <w:rsid w:val="00CB7B47"/>
    <w:rsid w:val="00CF700D"/>
    <w:rsid w:val="00CF7F10"/>
    <w:rsid w:val="00D0641F"/>
    <w:rsid w:val="00D61661"/>
    <w:rsid w:val="00D86D26"/>
    <w:rsid w:val="00D87A98"/>
    <w:rsid w:val="00DA13DF"/>
    <w:rsid w:val="00DF2DEF"/>
    <w:rsid w:val="00E1635E"/>
    <w:rsid w:val="00E679EC"/>
    <w:rsid w:val="00E8627B"/>
    <w:rsid w:val="00F21627"/>
    <w:rsid w:val="00F4250A"/>
    <w:rsid w:val="00F51450"/>
    <w:rsid w:val="00FA7218"/>
    <w:rsid w:val="00FB3ECB"/>
    <w:rsid w:val="00FC4DA5"/>
    <w:rsid w:val="00FE6309"/>
    <w:rsid w:val="0106128F"/>
    <w:rsid w:val="02D776FC"/>
    <w:rsid w:val="030E7743"/>
    <w:rsid w:val="03CA7733"/>
    <w:rsid w:val="03D97A5A"/>
    <w:rsid w:val="04101D48"/>
    <w:rsid w:val="04BA6830"/>
    <w:rsid w:val="04DC0472"/>
    <w:rsid w:val="05D9374C"/>
    <w:rsid w:val="06A50D48"/>
    <w:rsid w:val="06BA7E3D"/>
    <w:rsid w:val="06DF2086"/>
    <w:rsid w:val="07F55CCE"/>
    <w:rsid w:val="080655D9"/>
    <w:rsid w:val="08981979"/>
    <w:rsid w:val="089F18A4"/>
    <w:rsid w:val="08D8255D"/>
    <w:rsid w:val="096B00EA"/>
    <w:rsid w:val="0A5361EC"/>
    <w:rsid w:val="0A825C8F"/>
    <w:rsid w:val="0B553648"/>
    <w:rsid w:val="0B837DA4"/>
    <w:rsid w:val="0BA01281"/>
    <w:rsid w:val="0C4069BC"/>
    <w:rsid w:val="0C483F60"/>
    <w:rsid w:val="0C610FB9"/>
    <w:rsid w:val="0CB45FCB"/>
    <w:rsid w:val="0CB956B7"/>
    <w:rsid w:val="0CBB0AB1"/>
    <w:rsid w:val="0D4238EF"/>
    <w:rsid w:val="0EEB683C"/>
    <w:rsid w:val="0FE560DE"/>
    <w:rsid w:val="101D7E62"/>
    <w:rsid w:val="10CE43AF"/>
    <w:rsid w:val="136A5948"/>
    <w:rsid w:val="139E1C3D"/>
    <w:rsid w:val="150B69A3"/>
    <w:rsid w:val="154D0308"/>
    <w:rsid w:val="15906307"/>
    <w:rsid w:val="16940743"/>
    <w:rsid w:val="16CB2D41"/>
    <w:rsid w:val="17320E89"/>
    <w:rsid w:val="18B605B9"/>
    <w:rsid w:val="19084B21"/>
    <w:rsid w:val="19946ECB"/>
    <w:rsid w:val="1A000EC6"/>
    <w:rsid w:val="1A592E39"/>
    <w:rsid w:val="1B5A09A6"/>
    <w:rsid w:val="1C3D1682"/>
    <w:rsid w:val="1C882AF2"/>
    <w:rsid w:val="1CA64FA6"/>
    <w:rsid w:val="1CD004A4"/>
    <w:rsid w:val="1D9A015C"/>
    <w:rsid w:val="1E5C067A"/>
    <w:rsid w:val="1F5D054B"/>
    <w:rsid w:val="202A67F2"/>
    <w:rsid w:val="20CF2E12"/>
    <w:rsid w:val="22424FFE"/>
    <w:rsid w:val="22AD4FC0"/>
    <w:rsid w:val="23007FA4"/>
    <w:rsid w:val="234B2BC2"/>
    <w:rsid w:val="23B07DF8"/>
    <w:rsid w:val="23BE2C52"/>
    <w:rsid w:val="23C61050"/>
    <w:rsid w:val="23F90CD3"/>
    <w:rsid w:val="241364CA"/>
    <w:rsid w:val="241F60DF"/>
    <w:rsid w:val="250E7042"/>
    <w:rsid w:val="25357CC0"/>
    <w:rsid w:val="25A40F46"/>
    <w:rsid w:val="2678641E"/>
    <w:rsid w:val="27100555"/>
    <w:rsid w:val="282D6D5B"/>
    <w:rsid w:val="283A5406"/>
    <w:rsid w:val="28B87BF5"/>
    <w:rsid w:val="28D221CA"/>
    <w:rsid w:val="2951796C"/>
    <w:rsid w:val="29941B0B"/>
    <w:rsid w:val="29C006A1"/>
    <w:rsid w:val="29F97720"/>
    <w:rsid w:val="2A4E4BE3"/>
    <w:rsid w:val="2B586356"/>
    <w:rsid w:val="2BDF644C"/>
    <w:rsid w:val="2BEE2879"/>
    <w:rsid w:val="2E696F72"/>
    <w:rsid w:val="2E82542C"/>
    <w:rsid w:val="309F39C8"/>
    <w:rsid w:val="3142426C"/>
    <w:rsid w:val="317B3B34"/>
    <w:rsid w:val="31810BC5"/>
    <w:rsid w:val="34453C94"/>
    <w:rsid w:val="351D2BDD"/>
    <w:rsid w:val="35352722"/>
    <w:rsid w:val="355A2C93"/>
    <w:rsid w:val="375D5C55"/>
    <w:rsid w:val="378215CD"/>
    <w:rsid w:val="38EC18AC"/>
    <w:rsid w:val="396D5B6C"/>
    <w:rsid w:val="3A0C48A9"/>
    <w:rsid w:val="3B1C33C6"/>
    <w:rsid w:val="3BAD714C"/>
    <w:rsid w:val="3BB47694"/>
    <w:rsid w:val="3C3E6D82"/>
    <w:rsid w:val="3CC6374C"/>
    <w:rsid w:val="3DF71CB4"/>
    <w:rsid w:val="3E0751B1"/>
    <w:rsid w:val="3E9D49DA"/>
    <w:rsid w:val="3F1C0786"/>
    <w:rsid w:val="3F2215F7"/>
    <w:rsid w:val="3F662D57"/>
    <w:rsid w:val="40C53900"/>
    <w:rsid w:val="41840137"/>
    <w:rsid w:val="42950846"/>
    <w:rsid w:val="42FA1256"/>
    <w:rsid w:val="434270C8"/>
    <w:rsid w:val="438B67C4"/>
    <w:rsid w:val="43FF341E"/>
    <w:rsid w:val="44350D4A"/>
    <w:rsid w:val="445B0073"/>
    <w:rsid w:val="44867B2B"/>
    <w:rsid w:val="45F116FE"/>
    <w:rsid w:val="45F51F09"/>
    <w:rsid w:val="46256227"/>
    <w:rsid w:val="46325557"/>
    <w:rsid w:val="467446AC"/>
    <w:rsid w:val="46EF0896"/>
    <w:rsid w:val="474C0F3C"/>
    <w:rsid w:val="48967807"/>
    <w:rsid w:val="489B3A49"/>
    <w:rsid w:val="48CD2B39"/>
    <w:rsid w:val="49A71AF1"/>
    <w:rsid w:val="4A5D58FE"/>
    <w:rsid w:val="4A6B1765"/>
    <w:rsid w:val="4A73428F"/>
    <w:rsid w:val="4B294614"/>
    <w:rsid w:val="4B2947A4"/>
    <w:rsid w:val="4D6E1D3E"/>
    <w:rsid w:val="4E2E1A78"/>
    <w:rsid w:val="4ED01203"/>
    <w:rsid w:val="4F381FEF"/>
    <w:rsid w:val="4F3825B4"/>
    <w:rsid w:val="4FEB415C"/>
    <w:rsid w:val="50B83390"/>
    <w:rsid w:val="527B0AB6"/>
    <w:rsid w:val="530A71FE"/>
    <w:rsid w:val="53416038"/>
    <w:rsid w:val="560C64AF"/>
    <w:rsid w:val="578237E6"/>
    <w:rsid w:val="579A29F9"/>
    <w:rsid w:val="587413F2"/>
    <w:rsid w:val="58B47D03"/>
    <w:rsid w:val="594F0805"/>
    <w:rsid w:val="59BE420F"/>
    <w:rsid w:val="5A146817"/>
    <w:rsid w:val="5A9C74A1"/>
    <w:rsid w:val="5AE70D07"/>
    <w:rsid w:val="5B464BC6"/>
    <w:rsid w:val="5BBD03DA"/>
    <w:rsid w:val="5C2A05FF"/>
    <w:rsid w:val="5C747143"/>
    <w:rsid w:val="5CE80AD7"/>
    <w:rsid w:val="5E02121C"/>
    <w:rsid w:val="5E3B6BB4"/>
    <w:rsid w:val="5F8A3AB7"/>
    <w:rsid w:val="5FB67866"/>
    <w:rsid w:val="600C2CBB"/>
    <w:rsid w:val="61364286"/>
    <w:rsid w:val="61532FC5"/>
    <w:rsid w:val="61B97FF2"/>
    <w:rsid w:val="61C91C38"/>
    <w:rsid w:val="620E1DC7"/>
    <w:rsid w:val="620E74DB"/>
    <w:rsid w:val="62280FD4"/>
    <w:rsid w:val="62E92166"/>
    <w:rsid w:val="63242AD7"/>
    <w:rsid w:val="639420A5"/>
    <w:rsid w:val="640F4599"/>
    <w:rsid w:val="643F58D5"/>
    <w:rsid w:val="661F760E"/>
    <w:rsid w:val="66DD2850"/>
    <w:rsid w:val="66E86B9E"/>
    <w:rsid w:val="67E14864"/>
    <w:rsid w:val="67F529AC"/>
    <w:rsid w:val="680D7599"/>
    <w:rsid w:val="69132205"/>
    <w:rsid w:val="6927595B"/>
    <w:rsid w:val="69B81910"/>
    <w:rsid w:val="69D72B92"/>
    <w:rsid w:val="6A956AFE"/>
    <w:rsid w:val="6AAE28AC"/>
    <w:rsid w:val="6ACD4DD6"/>
    <w:rsid w:val="6B11159C"/>
    <w:rsid w:val="6B9D21F2"/>
    <w:rsid w:val="6BC118D5"/>
    <w:rsid w:val="6CC37001"/>
    <w:rsid w:val="6E1B2C2D"/>
    <w:rsid w:val="6E406643"/>
    <w:rsid w:val="6E9F4F16"/>
    <w:rsid w:val="6F056D62"/>
    <w:rsid w:val="6F0648BC"/>
    <w:rsid w:val="6F1F0140"/>
    <w:rsid w:val="6F441B23"/>
    <w:rsid w:val="6F46367E"/>
    <w:rsid w:val="6F5F5CB8"/>
    <w:rsid w:val="6F893B9F"/>
    <w:rsid w:val="6FCF0DD1"/>
    <w:rsid w:val="6FEC60B9"/>
    <w:rsid w:val="70275965"/>
    <w:rsid w:val="70307167"/>
    <w:rsid w:val="70951862"/>
    <w:rsid w:val="70EF6683"/>
    <w:rsid w:val="712848E0"/>
    <w:rsid w:val="738C141F"/>
    <w:rsid w:val="73C27F90"/>
    <w:rsid w:val="73D77E7A"/>
    <w:rsid w:val="7565168F"/>
    <w:rsid w:val="75D1416C"/>
    <w:rsid w:val="76362A54"/>
    <w:rsid w:val="77B10DF2"/>
    <w:rsid w:val="783906E0"/>
    <w:rsid w:val="79307B6A"/>
    <w:rsid w:val="7A1C755C"/>
    <w:rsid w:val="7AF33BC6"/>
    <w:rsid w:val="7B3D43C8"/>
    <w:rsid w:val="7BDE64DD"/>
    <w:rsid w:val="7BF24E65"/>
    <w:rsid w:val="7C100861"/>
    <w:rsid w:val="7CC86968"/>
    <w:rsid w:val="7D093810"/>
    <w:rsid w:val="7ECC7DE9"/>
    <w:rsid w:val="7F130B8D"/>
    <w:rsid w:val="7FEA45A3"/>
    <w:rsid w:val="7FEB729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96E08C9E.dotm</Template>
  <Company>China</Company>
  <Pages>54</Pages>
  <Words>20955</Words>
  <Characters>2475</Characters>
  <Lines>20</Lines>
  <Paragraphs>46</Paragraphs>
  <TotalTime>0</TotalTime>
  <ScaleCrop>false</ScaleCrop>
  <LinksUpToDate>false</LinksUpToDate>
  <CharactersWithSpaces>23384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2025-12-07T08:48:00Z</dcterms:created>
  <dc:creator>6295</dc:creator>
  <cp:lastModifiedBy>6336</cp:lastModifiedBy>
  <dcterms:modified xsi:type="dcterms:W3CDTF">2026-01-29T02:08:02Z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