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罪犯张建，男，1966年9月23日出生，小学文化。现在四川省眉州监狱服刑。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张建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为此，根据《中华人民共和国监狱法》第二十九条、《中华人民共和国刑法》第七十八条、《中华人民共和国刑事诉讼法》第二百七十三条第二款之规定，建议对罪犯张建减刑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15B59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D37CB9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2026-01-29T02:07:10Z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