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罪犯张友谊，男，1975年11月11日出生，初中文化。现在四川省眉州监狱服刑。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张友谊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为此，根据《中华人民共和国监狱法》第二十九条、《中华人民共和国刑法》第七十八条、《中华人民共和国刑事诉讼法》第二百七十三条第二款之规定，建议对罪犯张友谊减刑七个月。特报请裁定。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B6DE6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24580F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2026-01-29T02:08:25Z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