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罪犯廖海，男，1976年12月9日出生，初中文化。现在四川省眉州监狱服刑。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廖海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为此，根据《中华人民共和国监狱法》第二十九条、《中华人民共和国刑法》第七十八条、《中华人民共和国刑事诉讼法》第二百七十三条第二款之规定，建议对罪犯廖海减刑八个月。特报请裁定。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ind w:firstLine="6720" w:firstLineChars="2100"/>
        <w:jc w:val="left"/>
        <w:rPr>
          <w:rFonts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6A50D48"/>
    <w:rsid w:val="06BA7E3D"/>
    <w:rsid w:val="06DF2086"/>
    <w:rsid w:val="07F55CCE"/>
    <w:rsid w:val="080655D9"/>
    <w:rsid w:val="082A5D82"/>
    <w:rsid w:val="08981979"/>
    <w:rsid w:val="089F18A4"/>
    <w:rsid w:val="08D8255D"/>
    <w:rsid w:val="096B00EA"/>
    <w:rsid w:val="0A5361EC"/>
    <w:rsid w:val="0A825C8F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B605B9"/>
    <w:rsid w:val="19084B21"/>
    <w:rsid w:val="19946ECB"/>
    <w:rsid w:val="1A000EC6"/>
    <w:rsid w:val="1A592E39"/>
    <w:rsid w:val="1B5A09A6"/>
    <w:rsid w:val="1C3D1682"/>
    <w:rsid w:val="1C882AF2"/>
    <w:rsid w:val="1CA64FA6"/>
    <w:rsid w:val="1CD004A4"/>
    <w:rsid w:val="1D9A015C"/>
    <w:rsid w:val="1E5C067A"/>
    <w:rsid w:val="1F5D054B"/>
    <w:rsid w:val="202A67F2"/>
    <w:rsid w:val="20CF2E12"/>
    <w:rsid w:val="22424FFE"/>
    <w:rsid w:val="22AD4FC0"/>
    <w:rsid w:val="23007FA4"/>
    <w:rsid w:val="234B2BC2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78641E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B586356"/>
    <w:rsid w:val="2BDF644C"/>
    <w:rsid w:val="2BEE2879"/>
    <w:rsid w:val="2E696F72"/>
    <w:rsid w:val="2E82542C"/>
    <w:rsid w:val="309F39C8"/>
    <w:rsid w:val="3142426C"/>
    <w:rsid w:val="317B3B34"/>
    <w:rsid w:val="31810BC5"/>
    <w:rsid w:val="34453C94"/>
    <w:rsid w:val="351D2BDD"/>
    <w:rsid w:val="35352722"/>
    <w:rsid w:val="355A2C93"/>
    <w:rsid w:val="375D5C55"/>
    <w:rsid w:val="378215CD"/>
    <w:rsid w:val="38EC18AC"/>
    <w:rsid w:val="396D5B6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40C53900"/>
    <w:rsid w:val="41840137"/>
    <w:rsid w:val="42950846"/>
    <w:rsid w:val="42FA1256"/>
    <w:rsid w:val="434270C8"/>
    <w:rsid w:val="438B67C4"/>
    <w:rsid w:val="43FF341E"/>
    <w:rsid w:val="44350D4A"/>
    <w:rsid w:val="445B0073"/>
    <w:rsid w:val="446C6FE6"/>
    <w:rsid w:val="44867B2B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A71AF1"/>
    <w:rsid w:val="4A5D58FE"/>
    <w:rsid w:val="4A6B1765"/>
    <w:rsid w:val="4A73428F"/>
    <w:rsid w:val="4B294614"/>
    <w:rsid w:val="4B2947A4"/>
    <w:rsid w:val="4D6E1D3E"/>
    <w:rsid w:val="4E2E1A78"/>
    <w:rsid w:val="4ED01203"/>
    <w:rsid w:val="4F381FEF"/>
    <w:rsid w:val="4F3825B4"/>
    <w:rsid w:val="4FEB415C"/>
    <w:rsid w:val="50B83390"/>
    <w:rsid w:val="527B0AB6"/>
    <w:rsid w:val="530A71FE"/>
    <w:rsid w:val="53416038"/>
    <w:rsid w:val="560C64AF"/>
    <w:rsid w:val="578237E6"/>
    <w:rsid w:val="579A29F9"/>
    <w:rsid w:val="587413F2"/>
    <w:rsid w:val="58B47D03"/>
    <w:rsid w:val="594F0805"/>
    <w:rsid w:val="59BE420F"/>
    <w:rsid w:val="5A146817"/>
    <w:rsid w:val="5A9C74A1"/>
    <w:rsid w:val="5AE70D07"/>
    <w:rsid w:val="5B464BC6"/>
    <w:rsid w:val="5BBD03DA"/>
    <w:rsid w:val="5C2A05FF"/>
    <w:rsid w:val="5C747143"/>
    <w:rsid w:val="5CE80AD7"/>
    <w:rsid w:val="5E02121C"/>
    <w:rsid w:val="5E3B6BB4"/>
    <w:rsid w:val="5F8A3AB7"/>
    <w:rsid w:val="5FB67866"/>
    <w:rsid w:val="600C2CBB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3F58D5"/>
    <w:rsid w:val="661F760E"/>
    <w:rsid w:val="66DD2850"/>
    <w:rsid w:val="66E86B9E"/>
    <w:rsid w:val="67E14864"/>
    <w:rsid w:val="67F529AC"/>
    <w:rsid w:val="680D7599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A1C755C"/>
    <w:rsid w:val="7AF33BC6"/>
    <w:rsid w:val="7B3D43C8"/>
    <w:rsid w:val="7BDE64DD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0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2026-01-29T01:56:06Z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