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罪犯宋广南，男，1957年8月7日出生，大学文化。现在四川省眉州监狱服刑。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宋广南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为此，根据《中华人民共和国监狱法》第二十九条、《中华人民共和国刑法》第七十八条、《中华人民共和国刑事诉讼法》第二百七十三条第二款之规定，建议对罪犯宋广南减刑八个月。特报请裁定。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042B34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7DA5478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2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2026-01-29T02:00:18Z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