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1F" w:rsidRPr="00CC4D0C" w:rsidRDefault="0065471F" w:rsidP="0065471F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5471F" w:rsidRDefault="0065471F" w:rsidP="0065471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5471F" w:rsidRPr="00CC4D0C" w:rsidRDefault="0065471F" w:rsidP="0065471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5471F" w:rsidRPr="00600344" w:rsidRDefault="0065471F" w:rsidP="0065471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5471F" w:rsidRDefault="0065471F" w:rsidP="0065471F">
      <w:pPr>
        <w:spacing w:line="58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1973年10月20日出生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大学本科文化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192473" w:rsidRPr="00600344" w:rsidRDefault="00192473" w:rsidP="0065471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65471F" w:rsidRPr="00600344" w:rsidRDefault="0065471F" w:rsidP="0065471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为此，根据《中华人民共和国监狱法》第二十九条、《中华人民共和国刑法》第五十七条第二款及第七十八条、《中华人民共和国刑事诉讼法》第二百七十三条第二款之规定，建议对罪犯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孙坚减为有期徒刑二十二年，剥夺政治权利八年。特报请裁定。</w:t>
      </w:r>
    </w:p>
    <w:p w:rsidR="0065471F" w:rsidRPr="00600344" w:rsidRDefault="0065471F" w:rsidP="0065471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5471F" w:rsidRPr="00600344" w:rsidRDefault="0065471F" w:rsidP="0065471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65471F" w:rsidRPr="00600344" w:rsidRDefault="0065471F" w:rsidP="0065471F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65471F" w:rsidRPr="00600344" w:rsidRDefault="0065471F" w:rsidP="0065471F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65471F" w:rsidRPr="00343D07" w:rsidRDefault="0065471F" w:rsidP="0065471F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65471F" w:rsidRPr="00343D07" w:rsidRDefault="0065471F" w:rsidP="0065471F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65471F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03EBC"/>
    <w:rsid w:val="0011056E"/>
    <w:rsid w:val="0013552F"/>
    <w:rsid w:val="00145AF5"/>
    <w:rsid w:val="00172327"/>
    <w:rsid w:val="00176B00"/>
    <w:rsid w:val="00187631"/>
    <w:rsid w:val="00192473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5471F"/>
    <w:rsid w:val="00674B95"/>
    <w:rsid w:val="006916F5"/>
    <w:rsid w:val="006B28D8"/>
    <w:rsid w:val="006B543D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779F5"/>
    <w:rsid w:val="008C7E69"/>
    <w:rsid w:val="009057B9"/>
    <w:rsid w:val="009266A1"/>
    <w:rsid w:val="00951194"/>
    <w:rsid w:val="009A3700"/>
    <w:rsid w:val="009B74A0"/>
    <w:rsid w:val="00A41834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247AD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3057C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A1E2E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33CB65-65D4-4C88-9FB4-5E65D779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952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2026-02-02T07:34:00Z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