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4CE" w:rsidRPr="00142ADE" w:rsidRDefault="00CF24CE" w:rsidP="00CF24CE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CF24CE" w:rsidRPr="00142ADE" w:rsidRDefault="00CF24CE" w:rsidP="00CF24C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CF24CE" w:rsidRPr="00142ADE" w:rsidRDefault="00CF24CE" w:rsidP="00CF24CE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F24CE" w:rsidRPr="00142ADE" w:rsidRDefault="00CF24CE" w:rsidP="00CF24CE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F24CE" w:rsidRPr="00142ADE" w:rsidRDefault="00CF24CE" w:rsidP="00CF24CE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夏文志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1994年4月7日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出生，现在四川省眉州监狱</w:t>
      </w:r>
      <w:bookmarkStart w:id="0" w:name="_GoBack"/>
      <w:bookmarkEnd w:id="0"/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CF24CE" w:rsidRDefault="00CF24CE" w:rsidP="00CF24CE">
      <w:pPr>
        <w:spacing w:line="580" w:lineRule="exact"/>
        <w:ind w:firstLineChars="200" w:firstLine="640"/>
        <w:rPr>
          <w:rFonts w:ascii="仿宋" w:eastAsia="仿宋" w:hAnsi="仿宋"/>
          <w:noProof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夏文志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</w:t>
      </w:r>
    </w:p>
    <w:p w:rsidR="00CF24CE" w:rsidRPr="00142ADE" w:rsidRDefault="00CF24CE" w:rsidP="00CF24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及监规，接受教育改造，积极参加思想、文化、职业技术教育，积极参加劳动，努力完成劳动任务，确有悔改表现。</w:t>
      </w:r>
    </w:p>
    <w:p w:rsidR="00CF24CE" w:rsidRPr="00B769C2" w:rsidRDefault="00CF24CE" w:rsidP="00CF24CE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夏文志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CF24CE" w:rsidRPr="00B769C2" w:rsidRDefault="00CF24CE" w:rsidP="00CF24CE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CF24CE" w:rsidRPr="00B769C2" w:rsidRDefault="00CF24CE" w:rsidP="00CF24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CF24CE" w:rsidRDefault="00CF24CE" w:rsidP="00CF24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CF24CE" w:rsidRDefault="00CF24CE" w:rsidP="00CF24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CF24CE" w:rsidRDefault="00CF24CE" w:rsidP="00CF24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CF24CE" w:rsidRPr="00B769C2" w:rsidRDefault="00CF24CE" w:rsidP="00CF24CE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CF24CE" w:rsidRDefault="00CF24CE" w:rsidP="00CF24CE">
      <w:pPr>
        <w:spacing w:line="580" w:lineRule="exact"/>
        <w:ind w:firstLineChars="1800" w:firstLine="576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二〇二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六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一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二十八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日</w:t>
      </w:r>
    </w:p>
    <w:p w:rsidR="00CF24CE" w:rsidRDefault="00CF24CE" w:rsidP="00CF24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CF24CE" w:rsidRDefault="00CF24CE" w:rsidP="00CF24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CF24CE" w:rsidRPr="00B769C2" w:rsidRDefault="00CF24CE" w:rsidP="00CF24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sectPr w:rsidR="00CF24CE" w:rsidRPr="00B769C2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515A0D"/>
    <w:rsid w:val="008C74CF"/>
    <w:rsid w:val="00BE3A7F"/>
    <w:rsid w:val="00CF24CE"/>
    <w:rsid w:val="00EB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4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4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5A8CB5F4.dotm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2026-01-28T07:59:00Z</dcterms:modified>
</cp:coreProperties>
</file>