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17A" w:rsidRDefault="0036517A" w:rsidP="0036517A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36517A" w:rsidRDefault="0036517A" w:rsidP="0036517A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36517A" w:rsidRDefault="0036517A" w:rsidP="0036517A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36517A" w:rsidRDefault="0036517A" w:rsidP="0036517A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36517A" w:rsidRDefault="0036517A" w:rsidP="0036517A">
      <w:pPr>
        <w:spacing w:line="58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罪犯唐小兵，男，1981年9月29日出生，初中文化，现在四川省眉州监狱服刑。</w:t>
      </w:r>
    </w:p>
    <w:p w:rsidR="008B0F70" w:rsidRDefault="008B0F70" w:rsidP="0036517A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罪犯唐小兵在服刑期间，认真遵守监规，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36517A" w:rsidRPr="00F75A2E" w:rsidRDefault="0036517A" w:rsidP="0036517A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F75A2E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为此，根据《中华人民共和国监狱法》第二十九条、《中华人民共和国刑法》》</w:t>
      </w:r>
      <w:r w:rsidRPr="00F75A2E">
        <w:rPr>
          <w:rFonts w:ascii="仿宋" w:eastAsia="仿宋" w:hAnsi="仿宋" w:hint="eastAsia"/>
          <w:color w:val="000000" w:themeColor="text1"/>
          <w:kern w:val="0"/>
          <w:sz w:val="32"/>
          <w:szCs w:val="32"/>
        </w:rPr>
        <w:t>第五十七条第二款及</w:t>
      </w:r>
      <w:r w:rsidRPr="00F75A2E">
        <w:rPr>
          <w:rFonts w:ascii="仿宋" w:eastAsia="仿宋" w:hAnsi="仿宋" w:hint="eastAsia"/>
          <w:color w:val="000000" w:themeColor="text1"/>
          <w:sz w:val="32"/>
          <w:szCs w:val="32"/>
        </w:rPr>
        <w:t>第七十八条、《中华人民共和国刑事诉讼法》第二百七十三条第二款之规定，建议对罪犯唐小兵减为有期徒刑二十二年，剥夺政治权利八年。特报请裁定。</w:t>
      </w:r>
    </w:p>
    <w:p w:rsidR="0036517A" w:rsidRPr="00F75A2E" w:rsidRDefault="0036517A" w:rsidP="0036517A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F75A2E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36517A" w:rsidRPr="00F75A2E" w:rsidRDefault="0036517A" w:rsidP="0036517A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F75A2E">
        <w:rPr>
          <w:rFonts w:ascii="仿宋" w:eastAsia="仿宋" w:hAnsi="仿宋" w:hint="eastAsia"/>
          <w:color w:val="000000" w:themeColor="text1"/>
          <w:sz w:val="32"/>
          <w:szCs w:val="32"/>
        </w:rPr>
        <w:t>四川省高级人民法院</w:t>
      </w:r>
    </w:p>
    <w:p w:rsidR="0036517A" w:rsidRDefault="0036517A" w:rsidP="0036517A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36517A" w:rsidRDefault="0036517A" w:rsidP="0036517A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二〇二六年一月二十八日</w:t>
      </w:r>
    </w:p>
    <w:p w:rsidR="0036517A" w:rsidRDefault="0036517A" w:rsidP="0036517A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36517A" w:rsidRDefault="0036517A" w:rsidP="0036517A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36517A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044DB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D1C20"/>
    <w:rsid w:val="001F27DB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30575"/>
    <w:rsid w:val="00343D07"/>
    <w:rsid w:val="0036517A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D0F27"/>
    <w:rsid w:val="004E1A65"/>
    <w:rsid w:val="00532FA7"/>
    <w:rsid w:val="00537BCD"/>
    <w:rsid w:val="0054389A"/>
    <w:rsid w:val="00553E52"/>
    <w:rsid w:val="0056203C"/>
    <w:rsid w:val="00571B5F"/>
    <w:rsid w:val="00573648"/>
    <w:rsid w:val="005926AB"/>
    <w:rsid w:val="005C578F"/>
    <w:rsid w:val="00610084"/>
    <w:rsid w:val="006319D4"/>
    <w:rsid w:val="00635D31"/>
    <w:rsid w:val="00637292"/>
    <w:rsid w:val="006426E3"/>
    <w:rsid w:val="006430F9"/>
    <w:rsid w:val="00643F73"/>
    <w:rsid w:val="00654581"/>
    <w:rsid w:val="00664998"/>
    <w:rsid w:val="00674B95"/>
    <w:rsid w:val="006916F5"/>
    <w:rsid w:val="006B28D8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52D65"/>
    <w:rsid w:val="00872E46"/>
    <w:rsid w:val="008B0F70"/>
    <w:rsid w:val="008C7E69"/>
    <w:rsid w:val="008F3345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BE7E99"/>
    <w:rsid w:val="00C2371C"/>
    <w:rsid w:val="00C46A35"/>
    <w:rsid w:val="00C66904"/>
    <w:rsid w:val="00C7117E"/>
    <w:rsid w:val="00C7388E"/>
    <w:rsid w:val="00C975FD"/>
    <w:rsid w:val="00CA4BAF"/>
    <w:rsid w:val="00CB2AF1"/>
    <w:rsid w:val="00CB64D4"/>
    <w:rsid w:val="00CC4BE7"/>
    <w:rsid w:val="00CF3C17"/>
    <w:rsid w:val="00D17D99"/>
    <w:rsid w:val="00D43436"/>
    <w:rsid w:val="00D80FB6"/>
    <w:rsid w:val="00DD0251"/>
    <w:rsid w:val="00DD4BC8"/>
    <w:rsid w:val="00E0651D"/>
    <w:rsid w:val="00E06803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C473C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E4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95B5DB0-A2DB-4172-809A-3F366C84E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A40A5881.dotm</Template>
  <TotalTime>957</TotalTime>
  <Pages>1</Pages>
  <Words>34</Words>
  <Characters>198</Characters>
  <Application>Microsoft Office Word</Application>
  <DocSecurity>0</DocSecurity>
  <Lines>1</Lines>
  <Paragraphs>1</Paragraphs>
  <ScaleCrop>false</ScaleCrop>
  <Company>China</Company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137</cp:revision>
  <cp:lastPrinted>2022-06-22T02:19:00Z</cp:lastPrinted>
  <dcterms:created xsi:type="dcterms:W3CDTF">2022-03-23T06:35:00Z</dcterms:created>
  <dcterms:modified xsi:type="dcterms:W3CDTF">2026-02-02T07:35:00Z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