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1F" w:rsidRPr="00876C1F" w:rsidRDefault="00876C1F" w:rsidP="00876C1F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876C1F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876C1F" w:rsidRPr="00876C1F" w:rsidRDefault="00876C1F" w:rsidP="00876C1F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876C1F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876C1F" w:rsidRPr="00876C1F" w:rsidRDefault="00876C1F" w:rsidP="00876C1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76C1F" w:rsidRPr="00876C1F" w:rsidRDefault="00876C1F" w:rsidP="00876C1F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76C1F" w:rsidRPr="00876C1F" w:rsidRDefault="00876C1F" w:rsidP="00876C1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876C1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周灯富</w:t>
      </w: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876C1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1971年11月28日</w:t>
      </w: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出生，现在四川省眉州监狱服刑。</w:t>
      </w:r>
    </w:p>
    <w:p w:rsidR="00876C1F" w:rsidRPr="00876C1F" w:rsidRDefault="00876C1F" w:rsidP="00876C1F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876C1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周灯富在服刑期间，能认罪悔罪，遵守法律法规及监规，接受教育改造，积极参加思想、文化、职业技术教育，积极参加劳动，努力完成劳动任务，确有悔改表现。</w:t>
      </w:r>
    </w:p>
    <w:p w:rsidR="00876C1F" w:rsidRPr="00876C1F" w:rsidRDefault="00876C1F" w:rsidP="00876C1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876C1F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周灯富减刑六个月</w:t>
      </w: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876C1F" w:rsidRPr="00876C1F" w:rsidRDefault="00876C1F" w:rsidP="00876C1F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876C1F" w:rsidRPr="00876C1F" w:rsidRDefault="00876C1F" w:rsidP="00876C1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876C1F" w:rsidRPr="00876C1F" w:rsidRDefault="00876C1F" w:rsidP="00876C1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76C1F" w:rsidRPr="00876C1F" w:rsidRDefault="00876C1F" w:rsidP="00876C1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76C1F" w:rsidRPr="00876C1F" w:rsidRDefault="00876C1F" w:rsidP="00876C1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76C1F" w:rsidRPr="00876C1F" w:rsidRDefault="00876C1F" w:rsidP="00876C1F">
      <w:pPr>
        <w:spacing w:line="580" w:lineRule="exact"/>
        <w:ind w:firstLineChars="1800" w:firstLine="5760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876C1F" w:rsidRPr="00876C1F" w:rsidRDefault="00876C1F" w:rsidP="00876C1F">
      <w:pPr>
        <w:spacing w:line="580" w:lineRule="exact"/>
        <w:ind w:firstLineChars="1600" w:firstLine="5120"/>
        <w:rPr>
          <w:rFonts w:ascii="仿宋" w:eastAsia="仿宋" w:hAnsi="仿宋" w:cs="Times New Roman"/>
          <w:color w:val="000000"/>
          <w:sz w:val="32"/>
          <w:szCs w:val="32"/>
        </w:rPr>
      </w:pPr>
      <w:r w:rsidRPr="00876C1F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876C1F" w:rsidRPr="00876C1F" w:rsidRDefault="00876C1F" w:rsidP="00876C1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876C1F" w:rsidRPr="00876C1F" w:rsidRDefault="00876C1F" w:rsidP="00876C1F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876C1F" w:rsidRPr="00876C1F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3A5867"/>
    <w:rsid w:val="00515A0D"/>
    <w:rsid w:val="00876C1F"/>
    <w:rsid w:val="008C74CF"/>
    <w:rsid w:val="0091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171533B.dotm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2026-01-28T07:54:00Z</dcterms:modified>
</cp:coreProperties>
</file>