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罪犯周云君，男，</w:t>
      </w:r>
      <w:r>
        <w:rPr>
          <w:rFonts w:ascii="仿宋" w:hAnsi="仿宋" w:eastAsia="仿宋"/>
          <w:sz w:val="32"/>
          <w:szCs w:val="32"/>
        </w:rPr>
        <w:t>1984年9月11日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800" w:firstLineChars="2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为此，根据《中华人民共和国监狱法》第二十九条、《中华人民共和国刑法》第五十七条第二款、第七十八条、《中华人民共和国刑事诉讼法》第二百七十三条第二款的规定，建议对罪犯</w:t>
      </w:r>
      <w:r>
        <w:rPr>
          <w:rFonts w:hint="eastAsia" w:ascii="仿宋" w:hAnsi="仿宋" w:eastAsia="仿宋"/>
          <w:sz w:val="32"/>
          <w:szCs w:val="32"/>
        </w:rPr>
        <w:t>周云君</w:t>
      </w:r>
      <w:r>
        <w:rPr>
          <w:rFonts w:hint="eastAsia" w:ascii="仿宋_GB2312" w:hAnsi="宋体" w:eastAsia="仿宋_GB2312"/>
          <w:sz w:val="32"/>
          <w:szCs w:val="32"/>
        </w:rPr>
        <w:t>减刑减为有期徒刑二十五年，剥夺政治权利九年。特报请裁定。</w:t>
      </w:r>
    </w:p>
    <w:p>
      <w:pPr>
        <w:spacing w:line="580" w:lineRule="exact"/>
        <w:ind w:firstLine="800" w:firstLineChars="2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80" w:lineRule="exact"/>
        <w:ind w:firstLine="800" w:firstLineChars="2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四川省高级人民法院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580" w:lineRule="exact"/>
        <w:ind w:left="-2" w:leftChars="-1"/>
        <w:rPr>
          <w:rFonts w:hint="eastAsia" w:ascii="仿宋" w:hAnsi="仿宋" w:eastAsia="仿宋"/>
          <w:sz w:val="32"/>
          <w:szCs w:val="32"/>
          <w:lang w:eastAsia="zh-CN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029F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80D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2D7D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0D0"/>
    <w:rsid w:val="00052146"/>
    <w:rsid w:val="000521BC"/>
    <w:rsid w:val="00052C7A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D05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4A0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D12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A61"/>
    <w:rsid w:val="00141EE0"/>
    <w:rsid w:val="00142042"/>
    <w:rsid w:val="00142249"/>
    <w:rsid w:val="001425E9"/>
    <w:rsid w:val="00142D07"/>
    <w:rsid w:val="00142E62"/>
    <w:rsid w:val="00142F56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0F9E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5A5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31B5"/>
    <w:rsid w:val="0018407A"/>
    <w:rsid w:val="0018409D"/>
    <w:rsid w:val="001845CF"/>
    <w:rsid w:val="001847C6"/>
    <w:rsid w:val="00184962"/>
    <w:rsid w:val="00184B4A"/>
    <w:rsid w:val="00184D2A"/>
    <w:rsid w:val="00184DA4"/>
    <w:rsid w:val="00184E50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0BA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2F88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CD0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608D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999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3CBC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11C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05E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78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BCE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9FE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2BA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2D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7D1"/>
    <w:rsid w:val="00360B52"/>
    <w:rsid w:val="00360DCF"/>
    <w:rsid w:val="00361062"/>
    <w:rsid w:val="003610E0"/>
    <w:rsid w:val="003612EE"/>
    <w:rsid w:val="003618EB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640"/>
    <w:rsid w:val="00365C23"/>
    <w:rsid w:val="00365DED"/>
    <w:rsid w:val="00365FD6"/>
    <w:rsid w:val="003665B9"/>
    <w:rsid w:val="003667E5"/>
    <w:rsid w:val="00366888"/>
    <w:rsid w:val="00366DC8"/>
    <w:rsid w:val="0036741A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215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47589"/>
    <w:rsid w:val="004502BA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2AC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59D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87B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5B1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5DC7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15F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063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1E6"/>
    <w:rsid w:val="005F5339"/>
    <w:rsid w:val="005F53EC"/>
    <w:rsid w:val="005F5624"/>
    <w:rsid w:val="005F599A"/>
    <w:rsid w:val="005F5E65"/>
    <w:rsid w:val="005F61D7"/>
    <w:rsid w:val="005F656D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AC0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A6A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1CB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28"/>
    <w:rsid w:val="007324F9"/>
    <w:rsid w:val="0073285C"/>
    <w:rsid w:val="00732B16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AEC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0CCA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0CC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5B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AC2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48D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7FA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1F32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19B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1A44"/>
    <w:rsid w:val="009C250E"/>
    <w:rsid w:val="009C2667"/>
    <w:rsid w:val="009C28C6"/>
    <w:rsid w:val="009C2A31"/>
    <w:rsid w:val="009C37BD"/>
    <w:rsid w:val="009C3800"/>
    <w:rsid w:val="009C3ED6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9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5DF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256"/>
    <w:rsid w:val="009F5940"/>
    <w:rsid w:val="009F59AB"/>
    <w:rsid w:val="009F5FD0"/>
    <w:rsid w:val="009F682B"/>
    <w:rsid w:val="009F6A22"/>
    <w:rsid w:val="009F7B88"/>
    <w:rsid w:val="009F7C64"/>
    <w:rsid w:val="00A003B0"/>
    <w:rsid w:val="00A004CD"/>
    <w:rsid w:val="00A0088F"/>
    <w:rsid w:val="00A009CE"/>
    <w:rsid w:val="00A00E90"/>
    <w:rsid w:val="00A01BC9"/>
    <w:rsid w:val="00A0211E"/>
    <w:rsid w:val="00A02AC9"/>
    <w:rsid w:val="00A036F3"/>
    <w:rsid w:val="00A03B47"/>
    <w:rsid w:val="00A03F11"/>
    <w:rsid w:val="00A0425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29D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DCC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160D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A37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8D6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9B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15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1B7C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477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22A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6A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15D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3951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CC1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BAC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6C76"/>
    <w:rsid w:val="00E67A79"/>
    <w:rsid w:val="00E67C86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343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0FCC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0A9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D7C05"/>
    <w:rsid w:val="00EE13AC"/>
    <w:rsid w:val="00EE15D9"/>
    <w:rsid w:val="00EE16D6"/>
    <w:rsid w:val="00EE1860"/>
    <w:rsid w:val="00EE1B45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7577A9"/>
    <w:rsid w:val="04134C4C"/>
    <w:rsid w:val="077C6B40"/>
    <w:rsid w:val="0E2938EB"/>
    <w:rsid w:val="115C2A7D"/>
    <w:rsid w:val="16173DAB"/>
    <w:rsid w:val="1E370EF0"/>
    <w:rsid w:val="21B24E78"/>
    <w:rsid w:val="23FE47F6"/>
    <w:rsid w:val="252D22B7"/>
    <w:rsid w:val="28EB7808"/>
    <w:rsid w:val="2B8B35FA"/>
    <w:rsid w:val="2D046372"/>
    <w:rsid w:val="2E525BF0"/>
    <w:rsid w:val="2F103B08"/>
    <w:rsid w:val="35A25556"/>
    <w:rsid w:val="3EB2305B"/>
    <w:rsid w:val="41C57BD2"/>
    <w:rsid w:val="437F66BC"/>
    <w:rsid w:val="44DD0927"/>
    <w:rsid w:val="4C4B759E"/>
    <w:rsid w:val="4DE10C0C"/>
    <w:rsid w:val="50117F68"/>
    <w:rsid w:val="517233A3"/>
    <w:rsid w:val="52874FBA"/>
    <w:rsid w:val="54C128B6"/>
    <w:rsid w:val="58767931"/>
    <w:rsid w:val="5EDB16B7"/>
    <w:rsid w:val="5FF64264"/>
    <w:rsid w:val="6EBF4FEE"/>
    <w:rsid w:val="6F9E6EF4"/>
    <w:rsid w:val="70472BED"/>
    <w:rsid w:val="709412E4"/>
    <w:rsid w:val="7BBA037E"/>
    <w:rsid w:val="7D024DB9"/>
    <w:rsid w:val="7F7B409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CB01A-C5B1-4828-94F2-62808A72E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C271E9CD.dotm</Template>
  <Company>Microsoft</Company>
  <Pages>36</Pages>
  <Words>14264</Words>
  <Characters>1678</Characters>
  <Lines>13</Lines>
  <Paragraphs>31</Paragraphs>
  <TotalTime>0</TotalTime>
  <ScaleCrop>false</ScaleCrop>
  <LinksUpToDate>false</LinksUpToDate>
  <CharactersWithSpaces>15911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2025-11-20T02:56:00Z</dcterms:created>
  <dc:creator>Billgates</dc:creator>
  <cp:lastModifiedBy>6152</cp:lastModifiedBy>
  <cp:lastPrinted>2018-02-22T08:11:00Z</cp:lastPrinted>
  <dcterms:modified xsi:type="dcterms:W3CDTF">2026-02-02T09:41:32Z</dcterms:modified>
  <dc:title>四川省眉山监狱</dc:title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