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罪犯吴顺波，男，</w:t>
      </w:r>
      <w:r>
        <w:rPr>
          <w:rFonts w:ascii="仿宋" w:hAnsi="仿宋" w:eastAsia="仿宋"/>
          <w:sz w:val="32"/>
          <w:szCs w:val="32"/>
        </w:rPr>
        <w:t>1989年1月17日</w:t>
      </w:r>
      <w:r>
        <w:rPr>
          <w:rFonts w:hint="eastAsia" w:ascii="仿宋" w:hAnsi="仿宋" w:eastAsia="仿宋"/>
          <w:sz w:val="32"/>
          <w:szCs w:val="32"/>
        </w:rPr>
        <w:t>出生，初中肄业，现在四川省眉州监狱服刑。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，建议对罪犯吴顺波减刑六个月。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  <w:bookmarkStart w:id="0" w:name="_GoBack"/>
      <w:bookmarkEnd w:id="0"/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580" w:lineRule="exact"/>
        <w:ind w:left="-2" w:leftChars="-1"/>
        <w:rPr>
          <w:rFonts w:hint="eastAsia" w:ascii="仿宋" w:hAnsi="仿宋" w:eastAsia="仿宋"/>
          <w:sz w:val="32"/>
          <w:szCs w:val="32"/>
          <w:lang w:eastAsia="zh-CN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029F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80D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2D7D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0D0"/>
    <w:rsid w:val="00052146"/>
    <w:rsid w:val="000521BC"/>
    <w:rsid w:val="00052C7A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D05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4A0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D12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A61"/>
    <w:rsid w:val="00141EE0"/>
    <w:rsid w:val="00142042"/>
    <w:rsid w:val="00142249"/>
    <w:rsid w:val="001425E9"/>
    <w:rsid w:val="00142D07"/>
    <w:rsid w:val="00142E62"/>
    <w:rsid w:val="00142F56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0F9E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5A5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31B5"/>
    <w:rsid w:val="0018407A"/>
    <w:rsid w:val="0018409D"/>
    <w:rsid w:val="001845CF"/>
    <w:rsid w:val="001847C6"/>
    <w:rsid w:val="00184962"/>
    <w:rsid w:val="00184B4A"/>
    <w:rsid w:val="00184D2A"/>
    <w:rsid w:val="00184DA4"/>
    <w:rsid w:val="00184E50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0BA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2F88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CD0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608D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999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3CBC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11C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05E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78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BCE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9FE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2BA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2D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7D1"/>
    <w:rsid w:val="00360B52"/>
    <w:rsid w:val="00360DCF"/>
    <w:rsid w:val="00361062"/>
    <w:rsid w:val="003610E0"/>
    <w:rsid w:val="003612EE"/>
    <w:rsid w:val="003618EB"/>
    <w:rsid w:val="00361975"/>
    <w:rsid w:val="00361E0D"/>
    <w:rsid w:val="00362BE5"/>
    <w:rsid w:val="00362E48"/>
    <w:rsid w:val="003632BC"/>
    <w:rsid w:val="0036369A"/>
    <w:rsid w:val="003636A3"/>
    <w:rsid w:val="003636FC"/>
    <w:rsid w:val="0036522B"/>
    <w:rsid w:val="003655CC"/>
    <w:rsid w:val="00365640"/>
    <w:rsid w:val="00365C23"/>
    <w:rsid w:val="00365DED"/>
    <w:rsid w:val="00365FD6"/>
    <w:rsid w:val="003665B9"/>
    <w:rsid w:val="003667E5"/>
    <w:rsid w:val="00366888"/>
    <w:rsid w:val="00366DC8"/>
    <w:rsid w:val="0036741A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215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47589"/>
    <w:rsid w:val="004502BA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2AC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59D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3CC5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87B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5B1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5DC7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15F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063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1E6"/>
    <w:rsid w:val="005F5339"/>
    <w:rsid w:val="005F53EC"/>
    <w:rsid w:val="005F5624"/>
    <w:rsid w:val="005F599A"/>
    <w:rsid w:val="005F5E65"/>
    <w:rsid w:val="005F61D7"/>
    <w:rsid w:val="005F656D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4AC0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37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A6A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1CB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28"/>
    <w:rsid w:val="007324F9"/>
    <w:rsid w:val="0073285C"/>
    <w:rsid w:val="00732B16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AEC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0CCA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0CC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5B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AC2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48D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7FA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1F32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19B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583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1A44"/>
    <w:rsid w:val="009C250E"/>
    <w:rsid w:val="009C2667"/>
    <w:rsid w:val="009C28C6"/>
    <w:rsid w:val="009C2A31"/>
    <w:rsid w:val="009C37BD"/>
    <w:rsid w:val="009C3800"/>
    <w:rsid w:val="009C3ED6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9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5DF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256"/>
    <w:rsid w:val="009F5940"/>
    <w:rsid w:val="009F59AB"/>
    <w:rsid w:val="009F5FD0"/>
    <w:rsid w:val="009F682B"/>
    <w:rsid w:val="009F6A22"/>
    <w:rsid w:val="009F7B88"/>
    <w:rsid w:val="009F7C64"/>
    <w:rsid w:val="00A003B0"/>
    <w:rsid w:val="00A004CD"/>
    <w:rsid w:val="00A0088F"/>
    <w:rsid w:val="00A009CE"/>
    <w:rsid w:val="00A00E90"/>
    <w:rsid w:val="00A01BC9"/>
    <w:rsid w:val="00A0211E"/>
    <w:rsid w:val="00A02AC9"/>
    <w:rsid w:val="00A036F3"/>
    <w:rsid w:val="00A03B47"/>
    <w:rsid w:val="00A03F11"/>
    <w:rsid w:val="00A0425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29D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DCC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160D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A37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8D6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9B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15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1B7C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477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22A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6A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15D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E1C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3951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CC1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2BAC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6C76"/>
    <w:rsid w:val="00E67A79"/>
    <w:rsid w:val="00E67C86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343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0FCC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0A9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D7C05"/>
    <w:rsid w:val="00EE13AC"/>
    <w:rsid w:val="00EE15D9"/>
    <w:rsid w:val="00EE16D6"/>
    <w:rsid w:val="00EE1860"/>
    <w:rsid w:val="00EE1B45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1F94336"/>
    <w:rsid w:val="04134C4C"/>
    <w:rsid w:val="077C6B40"/>
    <w:rsid w:val="0E2938EB"/>
    <w:rsid w:val="115C2A7D"/>
    <w:rsid w:val="16173DAB"/>
    <w:rsid w:val="1E370EF0"/>
    <w:rsid w:val="21B24E78"/>
    <w:rsid w:val="23FE47F6"/>
    <w:rsid w:val="252D22B7"/>
    <w:rsid w:val="28EB7808"/>
    <w:rsid w:val="2B8B35FA"/>
    <w:rsid w:val="2D046372"/>
    <w:rsid w:val="2E525BF0"/>
    <w:rsid w:val="2F103B08"/>
    <w:rsid w:val="35A25556"/>
    <w:rsid w:val="3EB2305B"/>
    <w:rsid w:val="437F66BC"/>
    <w:rsid w:val="44DD0927"/>
    <w:rsid w:val="4C4B759E"/>
    <w:rsid w:val="4DE10C0C"/>
    <w:rsid w:val="50117F68"/>
    <w:rsid w:val="506032E5"/>
    <w:rsid w:val="517233A3"/>
    <w:rsid w:val="52874FBA"/>
    <w:rsid w:val="54C128B6"/>
    <w:rsid w:val="58767931"/>
    <w:rsid w:val="5EDB16B7"/>
    <w:rsid w:val="5FF64264"/>
    <w:rsid w:val="6EBF4FEE"/>
    <w:rsid w:val="6F9E6EF4"/>
    <w:rsid w:val="70472BED"/>
    <w:rsid w:val="709412E4"/>
    <w:rsid w:val="7BBA037E"/>
    <w:rsid w:val="7D024DB9"/>
    <w:rsid w:val="7F7B40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CB01A-C5B1-4828-94F2-62808A72E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C271E9CD.dotm</Template>
  <Company>Microsoft</Company>
  <Pages>36</Pages>
  <Words>14264</Words>
  <Characters>1678</Characters>
  <Lines>13</Lines>
  <Paragraphs>31</Paragraphs>
  <TotalTime>0</TotalTime>
  <ScaleCrop>false</ScaleCrop>
  <LinksUpToDate>false</LinksUpToDate>
  <CharactersWithSpaces>15911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2025-11-20T02:56:00Z</dcterms:created>
  <dc:creator>Billgates</dc:creator>
  <cp:lastModifiedBy>6152</cp:lastModifiedBy>
  <cp:lastPrinted>2018-02-22T08:11:00Z</cp:lastPrinted>
  <dcterms:modified xsi:type="dcterms:W3CDTF">2026-02-02T09:38:52Z</dcterms:modified>
  <dc:title>四川省眉山监狱</dc:title>
  <cp:revision>107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