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罪犯向林云，男，1985年3月23日出生，初中文化。现在四川省眉州监狱服刑。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向林云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为此，根据《中华人民共和国监狱法》第二十九条、《中华人民共和国刑法》第七十八条、《中华人民共和国刑事诉讼法》第二百七十三条第二款之规定，建议对罪犯向林云减刑八个月。特报请裁定。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AA030E7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646F3C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2026-01-29T01:13:23Z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