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罪犯刘君勇，男，1988年10月9日出生，大学文化。现在四川省眉州监狱七监区服刑。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刘君勇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为此，根据《中华人民共和国监狱法》第二十九条、《中华人民共和国刑法》第七十八条、《中华人民共和国刑事诉讼法》第二百七十三条第二款之规定，建议对罪犯刘君勇减刑八个月。特报请裁定。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474D3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3769B7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2026-01-29T01:56:36Z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