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罪犯黄致，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1987年2月15日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黄致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为此，根据《中华人民共和国监狱法》第二十九条、《中华人民共和国刑法》第七十八条、《中华人民共和国刑事诉讼法》第二百七十三条第二款的规定，建议对罪犯黄致减刑八个月。特报请裁定。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94D7575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3FBF5F7C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2025-07-28T02:09:43Z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