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A95" w:rsidRDefault="008B4444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634A95" w:rsidRDefault="00634A95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634A95" w:rsidRDefault="008B4444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马纯波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1981年8月2日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小学文化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2B4CD0" w:rsidRDefault="002B4CD0" w:rsidP="002B4CD0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634A95" w:rsidRDefault="002B4CD0" w:rsidP="002B4CD0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8B4444"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 w:rsidR="008B4444">
        <w:rPr>
          <w:rFonts w:ascii="仿宋_GB2312" w:eastAsia="仿宋_GB2312" w:hAnsi="仿宋" w:cs="宋体" w:hint="eastAsia"/>
          <w:kern w:val="0"/>
          <w:sz w:val="32"/>
          <w:szCs w:val="32"/>
        </w:rPr>
        <w:t>马纯波</w:t>
      </w:r>
      <w:r w:rsidR="008B4444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8B4444">
        <w:rPr>
          <w:rFonts w:ascii="仿宋_GB2312" w:eastAsia="仿宋_GB2312" w:hAnsi="仿宋" w:cs="宋体" w:hint="eastAsia"/>
          <w:kern w:val="0"/>
          <w:sz w:val="32"/>
          <w:szCs w:val="32"/>
        </w:rPr>
        <w:t>八个月。</w:t>
      </w:r>
    </w:p>
    <w:p w:rsidR="00634A95" w:rsidRDefault="008B4444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634A95" w:rsidRDefault="008B4444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634A95" w:rsidRDefault="008B4444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634A95" w:rsidRDefault="00634A95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634A95" w:rsidRDefault="00634A95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634A95" w:rsidRDefault="00634A95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634A95" w:rsidRDefault="008B4444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634A95" w:rsidRDefault="008B4444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634A95" w:rsidRDefault="00634A95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634A95" w:rsidRDefault="00634A95" w:rsidP="008B4444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sectPr w:rsidR="00634A95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D0" w:rsidRDefault="002B4CD0" w:rsidP="002B4CD0">
      <w:r>
        <w:separator/>
      </w:r>
    </w:p>
  </w:endnote>
  <w:endnote w:type="continuationSeparator" w:id="0">
    <w:p w:rsidR="002B4CD0" w:rsidRDefault="002B4CD0" w:rsidP="002B4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D0" w:rsidRDefault="002B4CD0" w:rsidP="002B4CD0">
      <w:r>
        <w:separator/>
      </w:r>
    </w:p>
  </w:footnote>
  <w:footnote w:type="continuationSeparator" w:id="0">
    <w:p w:rsidR="002B4CD0" w:rsidRDefault="002B4CD0" w:rsidP="002B4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02E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4CD0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34A95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B4444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  <w:rsid w:val="76385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E36B8-6A5F-4E2F-811C-8E16CF16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89D31505.dotm</Template>
  <TotalTime>327</TotalTime>
  <Pages>1</Pages>
  <Words>197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300</cp:revision>
  <dcterms:created xsi:type="dcterms:W3CDTF">2025-06-12T03:35:00Z</dcterms:created>
  <dcterms:modified xsi:type="dcterms:W3CDTF">2025-07-30T09:45:00Z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