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DAE" w:rsidRDefault="00B929C0">
      <w:pPr>
        <w:spacing w:line="54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E82DAE" w:rsidRDefault="00B929C0">
      <w:pPr>
        <w:jc w:val="center"/>
        <w:rPr>
          <w:rFonts w:ascii="黑体" w:eastAsia="黑体" w:hAnsi="黑体"/>
          <w:b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E82DAE" w:rsidRDefault="00E82DAE">
      <w:pPr>
        <w:spacing w:line="580" w:lineRule="exact"/>
        <w:jc w:val="right"/>
        <w:rPr>
          <w:rFonts w:ascii="仿宋" w:eastAsia="仿宋" w:hAnsi="仿宋"/>
          <w:sz w:val="32"/>
          <w:szCs w:val="32"/>
        </w:rPr>
      </w:pPr>
    </w:p>
    <w:p w:rsidR="00E82DAE" w:rsidRDefault="00B929C0">
      <w:pPr>
        <w:spacing w:line="50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罪犯马有福，男，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1974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年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3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月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7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日出生，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文盲，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现在四川省眉州监狱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服刑。</w:t>
      </w:r>
    </w:p>
    <w:p w:rsidR="00B929C0" w:rsidRPr="00B929C0" w:rsidRDefault="00B929C0" w:rsidP="00B929C0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929C0">
        <w:rPr>
          <w:rFonts w:ascii="仿宋" w:eastAsia="仿宋" w:hAnsi="仿宋" w:hint="eastAsia"/>
          <w:sz w:val="32"/>
          <w:szCs w:val="32"/>
        </w:rPr>
        <w:t>罪犯</w:t>
      </w:r>
      <w:r>
        <w:rPr>
          <w:rFonts w:ascii="仿宋" w:eastAsia="仿宋" w:hAnsi="仿宋" w:hint="eastAsia"/>
          <w:sz w:val="32"/>
          <w:szCs w:val="32"/>
        </w:rPr>
        <w:t>马有福</w:t>
      </w:r>
      <w:r w:rsidRPr="00B929C0">
        <w:rPr>
          <w:rFonts w:ascii="仿宋" w:eastAsia="仿宋" w:hAnsi="仿宋" w:hint="eastAsia"/>
          <w:sz w:val="32"/>
          <w:szCs w:val="32"/>
        </w:rPr>
        <w:t>在服刑期间，认真遵守监规，接受教育改造，确有悔改表现。</w:t>
      </w:r>
    </w:p>
    <w:p w:rsidR="00E82DAE" w:rsidRDefault="00B929C0">
      <w:pPr>
        <w:spacing w:line="58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根据《中华人民共和国监狱法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ab/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》第二十九条、《中华人民共和国刑法》第七十八条、《中华人民共和国刑事诉讼法》第二百七十三条第二款的规定，</w:t>
      </w:r>
      <w:r>
        <w:rPr>
          <w:rFonts w:ascii="仿宋" w:eastAsia="仿宋" w:hAnsi="仿宋" w:hint="eastAsia"/>
          <w:sz w:val="32"/>
          <w:szCs w:val="32"/>
        </w:rPr>
        <w:t>建议对罪犯</w:t>
      </w:r>
      <w:r>
        <w:rPr>
          <w:rFonts w:ascii="仿宋" w:eastAsia="仿宋" w:hAnsi="仿宋"/>
          <w:sz w:val="32"/>
          <w:szCs w:val="32"/>
        </w:rPr>
        <w:t>马有福</w:t>
      </w:r>
      <w:r>
        <w:rPr>
          <w:rFonts w:ascii="仿宋" w:eastAsia="仿宋" w:hAnsi="仿宋" w:hint="eastAsia"/>
          <w:sz w:val="32"/>
          <w:szCs w:val="32"/>
        </w:rPr>
        <w:t>减</w:t>
      </w:r>
      <w:r>
        <w:rPr>
          <w:rFonts w:ascii="仿宋" w:eastAsia="仿宋" w:hAnsi="仿宋" w:hint="eastAsia"/>
          <w:sz w:val="32"/>
          <w:szCs w:val="32"/>
        </w:rPr>
        <w:t>刑七个月</w:t>
      </w:r>
      <w:r>
        <w:rPr>
          <w:rFonts w:ascii="仿宋" w:eastAsia="仿宋" w:hAnsi="仿宋" w:hint="eastAsia"/>
          <w:sz w:val="32"/>
          <w:szCs w:val="32"/>
        </w:rPr>
        <w:t>。特报请裁定。</w:t>
      </w:r>
    </w:p>
    <w:p w:rsidR="00E82DAE" w:rsidRDefault="00B929C0">
      <w:pPr>
        <w:spacing w:line="58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E82DAE" w:rsidRDefault="00B929C0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E82DAE" w:rsidRDefault="00B929C0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</w:p>
    <w:p w:rsidR="00E82DAE" w:rsidRDefault="00B929C0">
      <w:pPr>
        <w:spacing w:line="580" w:lineRule="exact"/>
        <w:ind w:firstLineChars="1950" w:firstLine="62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四川省眉州监狱</w:t>
      </w:r>
    </w:p>
    <w:p w:rsidR="00E82DAE" w:rsidRDefault="00B929C0" w:rsidP="00B929C0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</w:t>
      </w:r>
      <w:r>
        <w:rPr>
          <w:rFonts w:ascii="仿宋" w:eastAsia="仿宋" w:hAnsi="仿宋" w:hint="eastAsia"/>
          <w:sz w:val="32"/>
          <w:szCs w:val="32"/>
        </w:rPr>
        <w:t xml:space="preserve">        </w:t>
      </w:r>
      <w:r>
        <w:rPr>
          <w:rFonts w:ascii="仿宋" w:eastAsia="仿宋" w:hAnsi="仿宋" w:hint="eastAsia"/>
          <w:sz w:val="32"/>
          <w:szCs w:val="32"/>
        </w:rPr>
        <w:t xml:space="preserve">       </w:t>
      </w:r>
      <w:r>
        <w:rPr>
          <w:rFonts w:ascii="仿宋" w:eastAsia="仿宋" w:hAnsi="仿宋" w:hint="eastAsia"/>
          <w:sz w:val="32"/>
          <w:szCs w:val="32"/>
        </w:rPr>
        <w:t>二〇二五年七月二十四日</w:t>
      </w:r>
      <w:bookmarkStart w:id="0" w:name="_GoBack"/>
      <w:bookmarkEnd w:id="0"/>
    </w:p>
    <w:sectPr w:rsidR="00E82DAE">
      <w:type w:val="continuous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4B46F9"/>
    <w:rsid w:val="00023EFB"/>
    <w:rsid w:val="00085FDD"/>
    <w:rsid w:val="00086F62"/>
    <w:rsid w:val="00147DA2"/>
    <w:rsid w:val="001566EA"/>
    <w:rsid w:val="00170B90"/>
    <w:rsid w:val="001A41FB"/>
    <w:rsid w:val="002C4F4F"/>
    <w:rsid w:val="002D56EA"/>
    <w:rsid w:val="003843A0"/>
    <w:rsid w:val="003A5734"/>
    <w:rsid w:val="003C6C77"/>
    <w:rsid w:val="004A047A"/>
    <w:rsid w:val="004F7CF6"/>
    <w:rsid w:val="00514E25"/>
    <w:rsid w:val="0055603C"/>
    <w:rsid w:val="005C1C28"/>
    <w:rsid w:val="005D71CC"/>
    <w:rsid w:val="006A0199"/>
    <w:rsid w:val="006C796B"/>
    <w:rsid w:val="006F53AE"/>
    <w:rsid w:val="00747655"/>
    <w:rsid w:val="00863D75"/>
    <w:rsid w:val="008A4CEA"/>
    <w:rsid w:val="008B07D7"/>
    <w:rsid w:val="00A27CC2"/>
    <w:rsid w:val="00B02075"/>
    <w:rsid w:val="00B929C0"/>
    <w:rsid w:val="00CE6BE5"/>
    <w:rsid w:val="00CF3C6A"/>
    <w:rsid w:val="00D81EF6"/>
    <w:rsid w:val="00D82866"/>
    <w:rsid w:val="00DC080F"/>
    <w:rsid w:val="00E424A1"/>
    <w:rsid w:val="00E77154"/>
    <w:rsid w:val="00E82DAE"/>
    <w:rsid w:val="00FB2A02"/>
    <w:rsid w:val="026F4125"/>
    <w:rsid w:val="03DF6954"/>
    <w:rsid w:val="04326EDA"/>
    <w:rsid w:val="04534D9C"/>
    <w:rsid w:val="05850EA1"/>
    <w:rsid w:val="065F1683"/>
    <w:rsid w:val="07630A16"/>
    <w:rsid w:val="0A4E05C7"/>
    <w:rsid w:val="0ABA2460"/>
    <w:rsid w:val="0B105F99"/>
    <w:rsid w:val="0DB815A3"/>
    <w:rsid w:val="0FB57F1E"/>
    <w:rsid w:val="10030F3C"/>
    <w:rsid w:val="148E1B88"/>
    <w:rsid w:val="15695171"/>
    <w:rsid w:val="15D0666B"/>
    <w:rsid w:val="15DB0380"/>
    <w:rsid w:val="16600B0B"/>
    <w:rsid w:val="18AB0758"/>
    <w:rsid w:val="1AF27870"/>
    <w:rsid w:val="1B931D8F"/>
    <w:rsid w:val="1BBC3199"/>
    <w:rsid w:val="1C381815"/>
    <w:rsid w:val="1FDE387D"/>
    <w:rsid w:val="214C26A8"/>
    <w:rsid w:val="2158370F"/>
    <w:rsid w:val="23971274"/>
    <w:rsid w:val="24717F97"/>
    <w:rsid w:val="24870F6E"/>
    <w:rsid w:val="24FC4ED2"/>
    <w:rsid w:val="25E06DE9"/>
    <w:rsid w:val="264B46F9"/>
    <w:rsid w:val="27870EA5"/>
    <w:rsid w:val="28632393"/>
    <w:rsid w:val="29E27A9F"/>
    <w:rsid w:val="2CE01188"/>
    <w:rsid w:val="2E9F0371"/>
    <w:rsid w:val="31980405"/>
    <w:rsid w:val="328B1886"/>
    <w:rsid w:val="328D3987"/>
    <w:rsid w:val="33005A4C"/>
    <w:rsid w:val="34E86890"/>
    <w:rsid w:val="353B3AF7"/>
    <w:rsid w:val="35A44D9E"/>
    <w:rsid w:val="360C4CCA"/>
    <w:rsid w:val="36D87A45"/>
    <w:rsid w:val="373474E2"/>
    <w:rsid w:val="38F1646C"/>
    <w:rsid w:val="39A10F01"/>
    <w:rsid w:val="3C7A69DA"/>
    <w:rsid w:val="3EC17316"/>
    <w:rsid w:val="4006500B"/>
    <w:rsid w:val="412103A6"/>
    <w:rsid w:val="42312E38"/>
    <w:rsid w:val="42A0011B"/>
    <w:rsid w:val="45192C71"/>
    <w:rsid w:val="453D7C8F"/>
    <w:rsid w:val="45C943AE"/>
    <w:rsid w:val="4A071B3F"/>
    <w:rsid w:val="4B0A131D"/>
    <w:rsid w:val="507A425D"/>
    <w:rsid w:val="50A529DD"/>
    <w:rsid w:val="50F3668F"/>
    <w:rsid w:val="51325866"/>
    <w:rsid w:val="514C2CE8"/>
    <w:rsid w:val="53C84E3D"/>
    <w:rsid w:val="54303D5C"/>
    <w:rsid w:val="550660E1"/>
    <w:rsid w:val="55D3519D"/>
    <w:rsid w:val="56BB34A4"/>
    <w:rsid w:val="57A670CB"/>
    <w:rsid w:val="584A5732"/>
    <w:rsid w:val="59C273D3"/>
    <w:rsid w:val="5A2055FA"/>
    <w:rsid w:val="5A7B2071"/>
    <w:rsid w:val="5D9705D6"/>
    <w:rsid w:val="5DEB4EBA"/>
    <w:rsid w:val="5E4100E3"/>
    <w:rsid w:val="5EBA5A44"/>
    <w:rsid w:val="5EDA21A6"/>
    <w:rsid w:val="5FFD36E2"/>
    <w:rsid w:val="6060148C"/>
    <w:rsid w:val="62FB49BD"/>
    <w:rsid w:val="63E818F6"/>
    <w:rsid w:val="68467A65"/>
    <w:rsid w:val="6A1E44FE"/>
    <w:rsid w:val="6A707546"/>
    <w:rsid w:val="6CEE3518"/>
    <w:rsid w:val="709E6B06"/>
    <w:rsid w:val="72FE2130"/>
    <w:rsid w:val="76905505"/>
    <w:rsid w:val="774D110B"/>
    <w:rsid w:val="79CF63A5"/>
    <w:rsid w:val="7AF12801"/>
    <w:rsid w:val="7BD244CC"/>
    <w:rsid w:val="7BF81ADB"/>
    <w:rsid w:val="7D176B5E"/>
    <w:rsid w:val="7D433BFC"/>
    <w:rsid w:val="7D8B1594"/>
    <w:rsid w:val="7E210398"/>
    <w:rsid w:val="7E314851"/>
    <w:rsid w:val="7E3F313A"/>
    <w:rsid w:val="7EA949BE"/>
    <w:rsid w:val="7F0B3BEF"/>
    <w:rsid w:val="7F1729A3"/>
    <w:rsid w:val="7F5A6DC8"/>
    <w:rsid w:val="7FCD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00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C129F1B4.dotm</Template>
  <TotalTime>152</TotalTime>
  <Pages>1</Pages>
  <Words>195</Words>
  <Characters>50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6114</dc:creator>
  <cp:lastModifiedBy>郭婷婷</cp:lastModifiedBy>
  <cp:revision>21</cp:revision>
  <dcterms:created xsi:type="dcterms:W3CDTF">2025-05-19T07:21:00Z</dcterms:created>
  <dcterms:modified xsi:type="dcterms:W3CDTF">2025-07-25T02:56:00Z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A101DA199BC2486D874527B8C2528190</vt:lpwstr>
  </property>
</Properties>
</file>