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罪犯马克打，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1981年7月17日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马克打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为此，根据《中华人民共和国监狱法》第二十九条、《中华人民共和国刑法》第七十八条、《中华人民共和国刑事诉讼法》第二百七十三条第二款的规定，建议对罪犯马克打减刑九个月。特报请裁定。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BC2573F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E512D98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2025-07-28T02:14:27Z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