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罪犯颜付勇，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1983年2月13日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颜付勇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为此，根据《中华人民共和国监狱法》第二十九条、《中华人民共和国刑法》第七十八条、《中华人民共和国刑事诉讼法》第二百七十三条第二款的规定，建议对罪犯颜付勇减刑九个月。特报请裁定。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41D1DA8"/>
    <w:rsid w:val="370A6576"/>
    <w:rsid w:val="389E35DE"/>
    <w:rsid w:val="38A77D39"/>
    <w:rsid w:val="3EB2305B"/>
    <w:rsid w:val="3F5A5CAA"/>
    <w:rsid w:val="4083778B"/>
    <w:rsid w:val="415E6840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2025-07-28T02:19:36Z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