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5C0" w:rsidRPr="00F355C0" w:rsidRDefault="00F355C0" w:rsidP="00F355C0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F355C0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F355C0" w:rsidRPr="00F355C0" w:rsidRDefault="00F355C0" w:rsidP="00F355C0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F355C0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F355C0" w:rsidRPr="00F355C0" w:rsidRDefault="00F355C0" w:rsidP="00F355C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罪犯韩敬，男，1987年9月27日出生，大专文化</w:t>
      </w:r>
      <w:r w:rsidR="00C645CB">
        <w:rPr>
          <w:rFonts w:ascii="仿宋" w:eastAsia="仿宋" w:hAnsi="仿宋" w:cs="Times New Roman" w:hint="eastAsia"/>
          <w:color w:val="000000"/>
          <w:sz w:val="32"/>
          <w:szCs w:val="32"/>
        </w:rPr>
        <w:t>，</w:t>
      </w:r>
      <w:bookmarkStart w:id="0" w:name="_GoBack"/>
      <w:bookmarkEnd w:id="0"/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现在四川省眉州监狱服刑。</w:t>
      </w:r>
    </w:p>
    <w:p w:rsidR="00FA2EB8" w:rsidRPr="00FA2EB8" w:rsidRDefault="00F355C0" w:rsidP="00FA2EB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罪犯韩敬在服刑期间，</w:t>
      </w:r>
      <w:r w:rsidR="00FA2EB8" w:rsidRPr="00FA2EB8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F355C0" w:rsidRPr="00F355C0" w:rsidRDefault="00FA2EB8" w:rsidP="00FA2EB8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A2EB8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F355C0"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建议对罪犯韩敬减刑八个月。特报请裁定。</w:t>
      </w:r>
    </w:p>
    <w:p w:rsidR="00F355C0" w:rsidRPr="00F355C0" w:rsidRDefault="00F355C0" w:rsidP="00F355C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355C0" w:rsidRPr="00F355C0" w:rsidRDefault="00F355C0" w:rsidP="00F355C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F355C0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F355C0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F355C0" w:rsidRPr="00F355C0" w:rsidRDefault="00F355C0" w:rsidP="00F355C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F355C0" w:rsidRPr="00F355C0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897543"/>
    <w:rsid w:val="00C645CB"/>
    <w:rsid w:val="00CF36B2"/>
    <w:rsid w:val="00EF32B8"/>
    <w:rsid w:val="00F355C0"/>
    <w:rsid w:val="00F945EC"/>
    <w:rsid w:val="00FA2EB8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7</cp:revision>
  <dcterms:created xsi:type="dcterms:W3CDTF">2025-07-28T01:27:00Z</dcterms:created>
  <dcterms:modified xsi:type="dcterms:W3CDTF">2025-07-28T02:37:00Z</dcterms:modified>
</cp:coreProperties>
</file>