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5B7" w:rsidRDefault="006B7EE7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9F65B7" w:rsidRDefault="006B7EE7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9F65B7" w:rsidRDefault="009F65B7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9F65B7" w:rsidRDefault="006B7EE7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罪犯韦彪，男，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1979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日出生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，初中肄业文化，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6B7EE7" w:rsidRDefault="006B7EE7" w:rsidP="006B7EE7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韦彪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9F65B7" w:rsidRDefault="006B7EE7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/>
          <w:sz w:val="32"/>
          <w:szCs w:val="32"/>
        </w:rPr>
        <w:t>韦彪</w:t>
      </w:r>
      <w:r>
        <w:rPr>
          <w:rFonts w:ascii="仿宋" w:eastAsia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刑七个月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9F65B7" w:rsidRDefault="006B7EE7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9F65B7" w:rsidRDefault="006B7EE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9F65B7" w:rsidRDefault="006B7EE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9F65B7" w:rsidRDefault="006B7EE7">
      <w:pPr>
        <w:spacing w:line="580" w:lineRule="exact"/>
        <w:ind w:firstLineChars="2150" w:firstLine="68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9F65B7" w:rsidRDefault="006B7EE7" w:rsidP="006B7EE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9F65B7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B7EE7"/>
    <w:rsid w:val="006C796B"/>
    <w:rsid w:val="006F53AE"/>
    <w:rsid w:val="00747655"/>
    <w:rsid w:val="00863D75"/>
    <w:rsid w:val="008A4CEA"/>
    <w:rsid w:val="008B07D7"/>
    <w:rsid w:val="009F65B7"/>
    <w:rsid w:val="00A27CC2"/>
    <w:rsid w:val="00B02075"/>
    <w:rsid w:val="00CE6BE5"/>
    <w:rsid w:val="00CF3C6A"/>
    <w:rsid w:val="00D81EF6"/>
    <w:rsid w:val="00D82866"/>
    <w:rsid w:val="00DC080F"/>
    <w:rsid w:val="00E424A1"/>
    <w:rsid w:val="00E77154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B00212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6E5F95D7.dotm</Template>
  <TotalTime>153</TotalTime>
  <Pages>1</Pages>
  <Words>196</Words>
  <Characters>55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