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170" w:rsidRDefault="004C76C8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43FF9" w:rsidRPr="00B43FF9" w:rsidRDefault="004C76C8" w:rsidP="00B43FF9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B43FF9" w:rsidRDefault="00B43FF9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586170" w:rsidRDefault="004C76C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罪犯雷江,男，</w:t>
      </w:r>
      <w:r>
        <w:rPr>
          <w:rFonts w:ascii="仿宋" w:eastAsia="仿宋" w:hAnsi="仿宋"/>
          <w:sz w:val="32"/>
          <w:szCs w:val="32"/>
        </w:rPr>
        <w:t>1957年3月6日</w:t>
      </w:r>
      <w:r>
        <w:rPr>
          <w:rFonts w:ascii="仿宋" w:eastAsia="仿宋" w:hAnsi="仿宋" w:hint="eastAsia"/>
          <w:sz w:val="32"/>
          <w:szCs w:val="32"/>
        </w:rPr>
        <w:t>出生，初中文化，现在四川省眉州监狱服刑。</w:t>
      </w:r>
    </w:p>
    <w:p w:rsidR="004C76C8" w:rsidRDefault="004C76C8" w:rsidP="004C76C8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罪犯雷江在服刑期间，认真遵守监规，接受教育改造，确有悔改表现。</w:t>
      </w:r>
    </w:p>
    <w:p w:rsidR="00586170" w:rsidRDefault="004C76C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为此，根据《中华人民共和国监狱法》第二十九条、《中华人民共和国刑法》第七十八条、《中华人民共和国刑事诉讼法》第二百七十三条第二款之规定，建议对罪犯雷江减刑八个月。特报请裁定。</w:t>
      </w:r>
    </w:p>
    <w:p w:rsidR="00586170" w:rsidRDefault="004C76C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586170" w:rsidRDefault="004C76C8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586170" w:rsidRDefault="00586170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586170" w:rsidRDefault="004C76C8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586170" w:rsidRDefault="004C76C8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586170" w:rsidRDefault="00586170">
      <w:pPr>
        <w:sectPr w:rsidR="00586170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86170" w:rsidRDefault="00586170">
      <w:pPr>
        <w:sectPr w:rsidR="00586170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86170" w:rsidRDefault="00586170">
      <w:pPr>
        <w:sectPr w:rsidR="00586170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86170" w:rsidRDefault="00586170"/>
    <w:sectPr w:rsidR="00586170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50646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6C8"/>
    <w:rsid w:val="004C7821"/>
    <w:rsid w:val="004E651A"/>
    <w:rsid w:val="00502643"/>
    <w:rsid w:val="00586170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43FF9"/>
    <w:rsid w:val="00B51C65"/>
    <w:rsid w:val="00B52747"/>
    <w:rsid w:val="00B537F6"/>
    <w:rsid w:val="00B83CB7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797F94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6AD43B7.dotm</Template>
  <TotalTime>23</TotalTime>
  <Pages>1</Pages>
  <Words>194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31</cp:revision>
  <dcterms:created xsi:type="dcterms:W3CDTF">2025-06-18T02:38:00Z</dcterms:created>
  <dcterms:modified xsi:type="dcterms:W3CDTF">2025-07-25T05:58:00Z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