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陈晏辉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1996年12月7日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auto"/>
          <w:sz w:val="32"/>
          <w:szCs w:val="32"/>
        </w:rPr>
        <w:t>，</w:t>
      </w:r>
      <w:r>
        <w:rPr>
          <w:rFonts w:ascii="仿宋" w:hAnsi="仿宋" w:eastAsia="仿宋"/>
          <w:color w:val="auto"/>
          <w:sz w:val="32"/>
          <w:szCs w:val="32"/>
        </w:rPr>
        <w:t>中专</w:t>
      </w:r>
      <w:r>
        <w:rPr>
          <w:rFonts w:hint="eastAsia" w:ascii="仿宋" w:hAnsi="仿宋" w:eastAsia="仿宋"/>
          <w:color w:val="auto"/>
          <w:sz w:val="32"/>
          <w:szCs w:val="32"/>
        </w:rPr>
        <w:t>文化，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陈晏辉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ascii="仿宋" w:hAnsi="仿宋" w:eastAsia="仿宋"/>
          <w:bCs/>
          <w:color w:val="auto"/>
          <w:sz w:val="32"/>
          <w:szCs w:val="32"/>
        </w:rPr>
        <w:t>陈晏辉</w:t>
      </w:r>
      <w:r>
        <w:rPr>
          <w:rFonts w:hint="eastAsia" w:ascii="仿宋" w:hAnsi="仿宋" w:eastAsia="仿宋"/>
          <w:color w:val="auto"/>
          <w:sz w:val="32"/>
          <w:szCs w:val="32"/>
        </w:rPr>
        <w:t>减刑</w:t>
      </w:r>
      <w:r>
        <w:rPr>
          <w:rFonts w:ascii="仿宋" w:hAnsi="仿宋" w:eastAsia="仿宋"/>
          <w:color w:val="auto"/>
          <w:sz w:val="32"/>
          <w:szCs w:val="32"/>
        </w:rPr>
        <w:t>四个月</w:t>
      </w:r>
      <w:r>
        <w:rPr>
          <w:rFonts w:hint="eastAsia" w:ascii="仿宋" w:hAnsi="仿宋" w:eastAsia="仿宋"/>
          <w:color w:val="auto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二〇二五年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sz w:val="44"/>
          <w:szCs w:val="44"/>
        </w:rPr>
        <w:sectPr>
          <w:pgSz w:w="11906" w:h="16838"/>
          <w:pgMar w:top="1134" w:right="1091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580" w:lineRule="exact"/>
        <w:jc w:val="both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2B71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ABE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4D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5F56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6DC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2F09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C73535"/>
    <w:rsid w:val="0BC53BCC"/>
    <w:rsid w:val="1211796C"/>
    <w:rsid w:val="15E812DB"/>
    <w:rsid w:val="2745205C"/>
    <w:rsid w:val="28DC4CA0"/>
    <w:rsid w:val="3C9235EF"/>
    <w:rsid w:val="3CCB1500"/>
    <w:rsid w:val="3DC354BE"/>
    <w:rsid w:val="4DC9621B"/>
    <w:rsid w:val="5DD778AE"/>
    <w:rsid w:val="5E3E1956"/>
    <w:rsid w:val="685A2789"/>
    <w:rsid w:val="6AFC61BA"/>
    <w:rsid w:val="75573A37"/>
    <w:rsid w:val="7B46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8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EB295E-1B67-488F-82F0-0BA34748E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AA807C4D.dotm</Template>
  <Company>Microsoft</Company>
  <Pages>7</Pages>
  <Words>452</Words>
  <Characters>2583</Characters>
  <Lines>21</Lines>
  <Paragraphs>6</Paragraphs>
  <TotalTime>0</TotalTime>
  <ScaleCrop>false</ScaleCrop>
  <LinksUpToDate>false</LinksUpToDate>
  <CharactersWithSpaces>3029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2025-05-30T01:43:00Z</dcterms:created>
  <dc:creator>Billgates</dc:creator>
  <cp:lastModifiedBy>6391</cp:lastModifiedBy>
  <cp:lastPrinted>2018-02-22T08:11:00Z</cp:lastPrinted>
  <dcterms:modified xsi:type="dcterms:W3CDTF">2025-07-28T03:27:20Z</dcterms:modified>
  <dc:title>四川省眉山监狱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CA887F7F9C1F436A8A22A41EB725F097</vt:lpwstr>
  </property>
</Properties>
</file>