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36D2" w:rsidRDefault="009C5CF5">
      <w:pPr>
        <w:spacing w:line="560" w:lineRule="exact"/>
        <w:jc w:val="center"/>
        <w:rPr>
          <w:rFonts w:ascii="黑体" w:eastAsia="黑体" w:hAnsi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>四川省眉州监狱</w:t>
      </w:r>
    </w:p>
    <w:p w:rsidR="002136D2" w:rsidRDefault="009C5CF5">
      <w:pPr>
        <w:jc w:val="center"/>
        <w:rPr>
          <w:rFonts w:ascii="黑体" w:eastAsia="黑体" w:hAnsi="黑体"/>
          <w:b/>
          <w:spacing w:val="50"/>
          <w:sz w:val="44"/>
          <w:szCs w:val="44"/>
        </w:rPr>
      </w:pPr>
      <w:r>
        <w:rPr>
          <w:rFonts w:ascii="黑体" w:eastAsia="黑体" w:hAnsi="黑体" w:hint="eastAsia"/>
          <w:b/>
          <w:spacing w:val="50"/>
          <w:sz w:val="44"/>
          <w:szCs w:val="44"/>
        </w:rPr>
        <w:t>报请减刑建议书</w:t>
      </w:r>
    </w:p>
    <w:p w:rsidR="00706901" w:rsidRDefault="00706901" w:rsidP="009C5CF5">
      <w:pPr>
        <w:spacing w:line="600" w:lineRule="exact"/>
        <w:jc w:val="right"/>
        <w:rPr>
          <w:rFonts w:ascii="仿宋" w:eastAsia="仿宋" w:hAnsi="仿宋"/>
          <w:sz w:val="32"/>
          <w:szCs w:val="32"/>
        </w:rPr>
      </w:pPr>
      <w:bookmarkStart w:id="0" w:name="_GoBack"/>
      <w:bookmarkEnd w:id="0"/>
    </w:p>
    <w:p w:rsidR="002136D2" w:rsidRDefault="009C5CF5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罪犯陈勇,男，</w:t>
      </w:r>
      <w:r>
        <w:rPr>
          <w:rFonts w:ascii="仿宋" w:eastAsia="仿宋" w:hAnsi="仿宋"/>
          <w:sz w:val="32"/>
          <w:szCs w:val="32"/>
        </w:rPr>
        <w:t>1982年1月16日</w:t>
      </w:r>
      <w:r>
        <w:rPr>
          <w:rFonts w:ascii="仿宋" w:eastAsia="仿宋" w:hAnsi="仿宋" w:hint="eastAsia"/>
          <w:sz w:val="32"/>
          <w:szCs w:val="32"/>
        </w:rPr>
        <w:t>出生,大专文化，现在四川省眉州监狱服刑。</w:t>
      </w:r>
    </w:p>
    <w:p w:rsidR="009C5CF5" w:rsidRDefault="009C5CF5" w:rsidP="009C5CF5">
      <w:pPr>
        <w:tabs>
          <w:tab w:val="left" w:pos="5580"/>
        </w:tabs>
        <w:spacing w:line="580" w:lineRule="exact"/>
        <w:ind w:firstLineChars="200" w:firstLine="640"/>
        <w:rPr>
          <w:rFonts w:ascii="仿宋" w:eastAsia="仿宋" w:hAnsi="仿宋" w:cs="宋体"/>
          <w:color w:val="000000" w:themeColor="text1"/>
          <w:sz w:val="32"/>
          <w:szCs w:val="32"/>
        </w:rPr>
      </w:pPr>
      <w:r>
        <w:rPr>
          <w:rFonts w:ascii="仿宋" w:eastAsia="仿宋" w:hAnsi="仿宋" w:cs="宋体" w:hint="eastAsia"/>
          <w:color w:val="000000" w:themeColor="text1"/>
          <w:sz w:val="32"/>
          <w:szCs w:val="32"/>
        </w:rPr>
        <w:t>罪犯陈勇在服刑期间，认真遵守监规，接受教育改造，确有悔改表现。</w:t>
      </w:r>
    </w:p>
    <w:p w:rsidR="002136D2" w:rsidRDefault="009C5CF5">
      <w:pPr>
        <w:spacing w:line="580" w:lineRule="exact"/>
        <w:ind w:firstLine="57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为此，根据《中华人民共和国监狱法》第二十九条、《中华人民共和国刑法》第七十八条、《中华人民共和国刑事诉讼法》第二百七十三条第二款之规定，建议对罪犯陈勇减刑九个月。特报请裁定。</w:t>
      </w:r>
    </w:p>
    <w:p w:rsidR="002136D2" w:rsidRDefault="009C5CF5">
      <w:pPr>
        <w:spacing w:line="580" w:lineRule="exact"/>
        <w:ind w:firstLine="57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此致</w:t>
      </w:r>
    </w:p>
    <w:p w:rsidR="002136D2" w:rsidRDefault="009C5CF5">
      <w:pPr>
        <w:spacing w:line="58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眉山市中级人民法院</w:t>
      </w:r>
    </w:p>
    <w:p w:rsidR="002136D2" w:rsidRDefault="002136D2">
      <w:pPr>
        <w:spacing w:line="580" w:lineRule="exact"/>
        <w:ind w:firstLineChars="2100" w:firstLine="6720"/>
        <w:jc w:val="left"/>
        <w:rPr>
          <w:rFonts w:ascii="仿宋" w:eastAsia="仿宋" w:hAnsi="仿宋"/>
          <w:sz w:val="32"/>
          <w:szCs w:val="32"/>
        </w:rPr>
      </w:pPr>
    </w:p>
    <w:p w:rsidR="002136D2" w:rsidRDefault="009C5CF5">
      <w:pPr>
        <w:spacing w:line="580" w:lineRule="exact"/>
        <w:ind w:firstLineChars="2100" w:firstLine="672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四川省眉州监狱</w:t>
      </w:r>
    </w:p>
    <w:p w:rsidR="002136D2" w:rsidRDefault="009C5CF5">
      <w:pPr>
        <w:spacing w:line="580" w:lineRule="exact"/>
        <w:ind w:firstLineChars="1900" w:firstLine="608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二0二五年七月二十四日</w:t>
      </w:r>
    </w:p>
    <w:p w:rsidR="002136D2" w:rsidRDefault="002136D2">
      <w:pPr>
        <w:sectPr w:rsidR="002136D2">
          <w:type w:val="continuous"/>
          <w:pgSz w:w="11906" w:h="16838"/>
          <w:pgMar w:top="1134" w:right="1134" w:bottom="1134" w:left="1134" w:header="851" w:footer="992" w:gutter="0"/>
          <w:cols w:space="425"/>
          <w:docGrid w:type="lines" w:linePitch="312"/>
        </w:sectPr>
      </w:pPr>
    </w:p>
    <w:p w:rsidR="002136D2" w:rsidRDefault="002136D2">
      <w:pPr>
        <w:sectPr w:rsidR="002136D2">
          <w:type w:val="continuous"/>
          <w:pgSz w:w="11906" w:h="16838"/>
          <w:pgMar w:top="1134" w:right="1134" w:bottom="1134" w:left="1134" w:header="851" w:footer="992" w:gutter="0"/>
          <w:cols w:space="425"/>
          <w:docGrid w:type="lines" w:linePitch="312"/>
        </w:sectPr>
      </w:pPr>
    </w:p>
    <w:p w:rsidR="002136D2" w:rsidRDefault="002136D2">
      <w:pPr>
        <w:sectPr w:rsidR="002136D2">
          <w:type w:val="continuous"/>
          <w:pgSz w:w="11906" w:h="16838"/>
          <w:pgMar w:top="1134" w:right="1134" w:bottom="1134" w:left="1134" w:header="851" w:footer="992" w:gutter="0"/>
          <w:cols w:space="425"/>
          <w:docGrid w:type="lines" w:linePitch="312"/>
        </w:sectPr>
      </w:pPr>
    </w:p>
    <w:p w:rsidR="002136D2" w:rsidRDefault="002136D2"/>
    <w:sectPr w:rsidR="002136D2">
      <w:type w:val="continuous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微软雅黑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84B"/>
    <w:rsid w:val="000428C9"/>
    <w:rsid w:val="0008628D"/>
    <w:rsid w:val="0009214D"/>
    <w:rsid w:val="00094603"/>
    <w:rsid w:val="000C50AC"/>
    <w:rsid w:val="001B2BDB"/>
    <w:rsid w:val="001C5977"/>
    <w:rsid w:val="002136D2"/>
    <w:rsid w:val="00252687"/>
    <w:rsid w:val="00257D2F"/>
    <w:rsid w:val="002674A2"/>
    <w:rsid w:val="00293018"/>
    <w:rsid w:val="002A5652"/>
    <w:rsid w:val="002C3BC5"/>
    <w:rsid w:val="002C5FBD"/>
    <w:rsid w:val="002C7BD0"/>
    <w:rsid w:val="003203DF"/>
    <w:rsid w:val="00337254"/>
    <w:rsid w:val="00362309"/>
    <w:rsid w:val="00387FFB"/>
    <w:rsid w:val="003A0FED"/>
    <w:rsid w:val="003B7DD3"/>
    <w:rsid w:val="003D6B36"/>
    <w:rsid w:val="00404E61"/>
    <w:rsid w:val="00414BC0"/>
    <w:rsid w:val="00422CB8"/>
    <w:rsid w:val="0043584B"/>
    <w:rsid w:val="00440D30"/>
    <w:rsid w:val="004521D7"/>
    <w:rsid w:val="004C7821"/>
    <w:rsid w:val="004E651A"/>
    <w:rsid w:val="00502643"/>
    <w:rsid w:val="00692000"/>
    <w:rsid w:val="006E0F9D"/>
    <w:rsid w:val="00706901"/>
    <w:rsid w:val="007A1BF7"/>
    <w:rsid w:val="007C2870"/>
    <w:rsid w:val="007D6592"/>
    <w:rsid w:val="00822358"/>
    <w:rsid w:val="00825FC1"/>
    <w:rsid w:val="008C2BDB"/>
    <w:rsid w:val="008C4396"/>
    <w:rsid w:val="009723CD"/>
    <w:rsid w:val="009877CE"/>
    <w:rsid w:val="009C5CF5"/>
    <w:rsid w:val="009D12BF"/>
    <w:rsid w:val="009D5AFD"/>
    <w:rsid w:val="00A07BF6"/>
    <w:rsid w:val="00A22FED"/>
    <w:rsid w:val="00A66959"/>
    <w:rsid w:val="00A81F07"/>
    <w:rsid w:val="00A8735B"/>
    <w:rsid w:val="00AA5247"/>
    <w:rsid w:val="00AF3587"/>
    <w:rsid w:val="00B1176C"/>
    <w:rsid w:val="00B34D67"/>
    <w:rsid w:val="00B41842"/>
    <w:rsid w:val="00B51C65"/>
    <w:rsid w:val="00B52747"/>
    <w:rsid w:val="00B537F6"/>
    <w:rsid w:val="00B84B63"/>
    <w:rsid w:val="00BC7044"/>
    <w:rsid w:val="00C01E93"/>
    <w:rsid w:val="00C47CF1"/>
    <w:rsid w:val="00C509AE"/>
    <w:rsid w:val="00C62BAD"/>
    <w:rsid w:val="00C63E6A"/>
    <w:rsid w:val="00C93B7A"/>
    <w:rsid w:val="00CF700D"/>
    <w:rsid w:val="00CF7F10"/>
    <w:rsid w:val="00D0641F"/>
    <w:rsid w:val="00D129B1"/>
    <w:rsid w:val="00D61661"/>
    <w:rsid w:val="00D86D26"/>
    <w:rsid w:val="00D87A98"/>
    <w:rsid w:val="00DA13DF"/>
    <w:rsid w:val="00DF2DEF"/>
    <w:rsid w:val="00E1635E"/>
    <w:rsid w:val="00E679EC"/>
    <w:rsid w:val="00F4250A"/>
    <w:rsid w:val="00F51450"/>
    <w:rsid w:val="00FA7218"/>
    <w:rsid w:val="00FB3ECB"/>
    <w:rsid w:val="00FC4DA5"/>
    <w:rsid w:val="00FE6309"/>
    <w:rsid w:val="0106128F"/>
    <w:rsid w:val="02D776FC"/>
    <w:rsid w:val="03CA7733"/>
    <w:rsid w:val="03D97A5A"/>
    <w:rsid w:val="04DC0472"/>
    <w:rsid w:val="05B16782"/>
    <w:rsid w:val="05D9374C"/>
    <w:rsid w:val="068F1F96"/>
    <w:rsid w:val="06A50D48"/>
    <w:rsid w:val="06BA7E3D"/>
    <w:rsid w:val="06CD4A1A"/>
    <w:rsid w:val="071A31D1"/>
    <w:rsid w:val="07F55CCE"/>
    <w:rsid w:val="083B1F5F"/>
    <w:rsid w:val="08981979"/>
    <w:rsid w:val="089F18A4"/>
    <w:rsid w:val="08D8255D"/>
    <w:rsid w:val="08E26FD9"/>
    <w:rsid w:val="096B00EA"/>
    <w:rsid w:val="0A5361EC"/>
    <w:rsid w:val="0B837DA4"/>
    <w:rsid w:val="0C38113B"/>
    <w:rsid w:val="0C610FB9"/>
    <w:rsid w:val="0CB45FCB"/>
    <w:rsid w:val="0CB956B7"/>
    <w:rsid w:val="0CBB0AB1"/>
    <w:rsid w:val="0D2E43D8"/>
    <w:rsid w:val="0DB832A8"/>
    <w:rsid w:val="0E48608B"/>
    <w:rsid w:val="0FC74068"/>
    <w:rsid w:val="10AD7DA8"/>
    <w:rsid w:val="10CE43AF"/>
    <w:rsid w:val="11D43392"/>
    <w:rsid w:val="126776E0"/>
    <w:rsid w:val="129C4863"/>
    <w:rsid w:val="13433069"/>
    <w:rsid w:val="136A5948"/>
    <w:rsid w:val="139E1C3D"/>
    <w:rsid w:val="142E1A70"/>
    <w:rsid w:val="150B69A3"/>
    <w:rsid w:val="154D0308"/>
    <w:rsid w:val="157D475F"/>
    <w:rsid w:val="15906307"/>
    <w:rsid w:val="16940743"/>
    <w:rsid w:val="17071443"/>
    <w:rsid w:val="189E63CB"/>
    <w:rsid w:val="18E25F64"/>
    <w:rsid w:val="19084B21"/>
    <w:rsid w:val="19BE43CC"/>
    <w:rsid w:val="1A000EC6"/>
    <w:rsid w:val="1A6E6438"/>
    <w:rsid w:val="1B5A09A6"/>
    <w:rsid w:val="1C3D1682"/>
    <w:rsid w:val="1C86463C"/>
    <w:rsid w:val="1D192223"/>
    <w:rsid w:val="1E0D3D52"/>
    <w:rsid w:val="1E5C067A"/>
    <w:rsid w:val="1F472DC4"/>
    <w:rsid w:val="1F814DAC"/>
    <w:rsid w:val="202A67F2"/>
    <w:rsid w:val="217F4107"/>
    <w:rsid w:val="21EE2B28"/>
    <w:rsid w:val="21F3417F"/>
    <w:rsid w:val="22424FFE"/>
    <w:rsid w:val="234B2BC2"/>
    <w:rsid w:val="23B07DF8"/>
    <w:rsid w:val="23BE2C52"/>
    <w:rsid w:val="23C61050"/>
    <w:rsid w:val="241364CA"/>
    <w:rsid w:val="241F60DF"/>
    <w:rsid w:val="24B31904"/>
    <w:rsid w:val="250E7042"/>
    <w:rsid w:val="25167087"/>
    <w:rsid w:val="254F1DF0"/>
    <w:rsid w:val="25A40F46"/>
    <w:rsid w:val="26403598"/>
    <w:rsid w:val="267348BF"/>
    <w:rsid w:val="2678641E"/>
    <w:rsid w:val="27E85215"/>
    <w:rsid w:val="281643AF"/>
    <w:rsid w:val="28512C0A"/>
    <w:rsid w:val="28B87BF5"/>
    <w:rsid w:val="28D221CA"/>
    <w:rsid w:val="28EF1615"/>
    <w:rsid w:val="2951796C"/>
    <w:rsid w:val="29941B0B"/>
    <w:rsid w:val="29C006A1"/>
    <w:rsid w:val="29C03EF3"/>
    <w:rsid w:val="29E57708"/>
    <w:rsid w:val="2A4E4BE3"/>
    <w:rsid w:val="2B586356"/>
    <w:rsid w:val="2BDF644C"/>
    <w:rsid w:val="2C147EE6"/>
    <w:rsid w:val="2D13209F"/>
    <w:rsid w:val="2D8646EB"/>
    <w:rsid w:val="2E696F72"/>
    <w:rsid w:val="2E82542C"/>
    <w:rsid w:val="2F7A3ABA"/>
    <w:rsid w:val="2FE43B0A"/>
    <w:rsid w:val="30124389"/>
    <w:rsid w:val="301B683B"/>
    <w:rsid w:val="30712B87"/>
    <w:rsid w:val="309F0848"/>
    <w:rsid w:val="309F39C8"/>
    <w:rsid w:val="3142426C"/>
    <w:rsid w:val="317B3B34"/>
    <w:rsid w:val="32A856F7"/>
    <w:rsid w:val="32DD7897"/>
    <w:rsid w:val="33991BA8"/>
    <w:rsid w:val="34210F9B"/>
    <w:rsid w:val="3507532D"/>
    <w:rsid w:val="351D2BDD"/>
    <w:rsid w:val="35352722"/>
    <w:rsid w:val="375D5C55"/>
    <w:rsid w:val="378215CD"/>
    <w:rsid w:val="37BB0961"/>
    <w:rsid w:val="38C37C05"/>
    <w:rsid w:val="38EC18AC"/>
    <w:rsid w:val="3A0C48A9"/>
    <w:rsid w:val="3A5A75FC"/>
    <w:rsid w:val="3A9B3701"/>
    <w:rsid w:val="3BEE63C3"/>
    <w:rsid w:val="3CC6374C"/>
    <w:rsid w:val="3DF71CB4"/>
    <w:rsid w:val="3E0751B1"/>
    <w:rsid w:val="3E2541E2"/>
    <w:rsid w:val="3F452C44"/>
    <w:rsid w:val="3F662D57"/>
    <w:rsid w:val="41840137"/>
    <w:rsid w:val="41861B3A"/>
    <w:rsid w:val="41BA40D6"/>
    <w:rsid w:val="42950846"/>
    <w:rsid w:val="42A413FD"/>
    <w:rsid w:val="42FA1256"/>
    <w:rsid w:val="43FF341E"/>
    <w:rsid w:val="445B0073"/>
    <w:rsid w:val="44867B2B"/>
    <w:rsid w:val="45695EFE"/>
    <w:rsid w:val="45CE4C2B"/>
    <w:rsid w:val="45F116FE"/>
    <w:rsid w:val="45F51F09"/>
    <w:rsid w:val="46256227"/>
    <w:rsid w:val="46325557"/>
    <w:rsid w:val="47D55C87"/>
    <w:rsid w:val="49C82130"/>
    <w:rsid w:val="49D073B3"/>
    <w:rsid w:val="4A5D58FE"/>
    <w:rsid w:val="4A6B1765"/>
    <w:rsid w:val="4A73428F"/>
    <w:rsid w:val="4ADA44A4"/>
    <w:rsid w:val="4B14475E"/>
    <w:rsid w:val="4B294614"/>
    <w:rsid w:val="4B2947A4"/>
    <w:rsid w:val="4C233CDA"/>
    <w:rsid w:val="4D6E1D3E"/>
    <w:rsid w:val="4E2E1A78"/>
    <w:rsid w:val="4E6566BB"/>
    <w:rsid w:val="4ED01203"/>
    <w:rsid w:val="4F381FEF"/>
    <w:rsid w:val="501352E4"/>
    <w:rsid w:val="50B83390"/>
    <w:rsid w:val="527B0AB6"/>
    <w:rsid w:val="530A71FE"/>
    <w:rsid w:val="53747096"/>
    <w:rsid w:val="538444DB"/>
    <w:rsid w:val="53F262A1"/>
    <w:rsid w:val="545815BB"/>
    <w:rsid w:val="54EE0083"/>
    <w:rsid w:val="560C64AF"/>
    <w:rsid w:val="58491B39"/>
    <w:rsid w:val="587413F2"/>
    <w:rsid w:val="59F86A9A"/>
    <w:rsid w:val="5A9C74A1"/>
    <w:rsid w:val="5B464BC6"/>
    <w:rsid w:val="5B9A6C6E"/>
    <w:rsid w:val="5C2A05FF"/>
    <w:rsid w:val="5C511B54"/>
    <w:rsid w:val="5C5B6622"/>
    <w:rsid w:val="5CE80AD7"/>
    <w:rsid w:val="5E02121C"/>
    <w:rsid w:val="5E3B6BB4"/>
    <w:rsid w:val="5EC079D1"/>
    <w:rsid w:val="5F8A3AB7"/>
    <w:rsid w:val="600C2CBB"/>
    <w:rsid w:val="60377205"/>
    <w:rsid w:val="60F3451A"/>
    <w:rsid w:val="61332754"/>
    <w:rsid w:val="61364286"/>
    <w:rsid w:val="61532FC5"/>
    <w:rsid w:val="61B97FF2"/>
    <w:rsid w:val="61E31768"/>
    <w:rsid w:val="620E74DB"/>
    <w:rsid w:val="62280FD4"/>
    <w:rsid w:val="63242AD7"/>
    <w:rsid w:val="638166D3"/>
    <w:rsid w:val="639420A5"/>
    <w:rsid w:val="63C27DA6"/>
    <w:rsid w:val="64005AC6"/>
    <w:rsid w:val="643F58D5"/>
    <w:rsid w:val="66DD2850"/>
    <w:rsid w:val="66E86B9E"/>
    <w:rsid w:val="67797EB3"/>
    <w:rsid w:val="67E14864"/>
    <w:rsid w:val="67F529AC"/>
    <w:rsid w:val="68322812"/>
    <w:rsid w:val="690176EF"/>
    <w:rsid w:val="69132205"/>
    <w:rsid w:val="69517C4A"/>
    <w:rsid w:val="69B81910"/>
    <w:rsid w:val="69D72B92"/>
    <w:rsid w:val="6ACD4DD6"/>
    <w:rsid w:val="6B11159C"/>
    <w:rsid w:val="6B9D21F2"/>
    <w:rsid w:val="6C4E79CB"/>
    <w:rsid w:val="6CC37001"/>
    <w:rsid w:val="6DBC633E"/>
    <w:rsid w:val="6DD52E78"/>
    <w:rsid w:val="6E1B2C2D"/>
    <w:rsid w:val="6E72550A"/>
    <w:rsid w:val="6EEE229A"/>
    <w:rsid w:val="6EF566D5"/>
    <w:rsid w:val="6F0648BC"/>
    <w:rsid w:val="6F893B9F"/>
    <w:rsid w:val="6FBD2370"/>
    <w:rsid w:val="6FCF0DD1"/>
    <w:rsid w:val="70275965"/>
    <w:rsid w:val="70307167"/>
    <w:rsid w:val="706B198C"/>
    <w:rsid w:val="73C27F90"/>
    <w:rsid w:val="75195F40"/>
    <w:rsid w:val="758F5392"/>
    <w:rsid w:val="75C767D3"/>
    <w:rsid w:val="75D1416C"/>
    <w:rsid w:val="761160EA"/>
    <w:rsid w:val="76362A54"/>
    <w:rsid w:val="77657047"/>
    <w:rsid w:val="77B10DF2"/>
    <w:rsid w:val="78194C17"/>
    <w:rsid w:val="783906E0"/>
    <w:rsid w:val="78865D72"/>
    <w:rsid w:val="79F238BC"/>
    <w:rsid w:val="7A1C755C"/>
    <w:rsid w:val="7AF33BC6"/>
    <w:rsid w:val="7B3D43C8"/>
    <w:rsid w:val="7B8C177F"/>
    <w:rsid w:val="7BDE64DD"/>
    <w:rsid w:val="7CC86968"/>
    <w:rsid w:val="7D3E2653"/>
    <w:rsid w:val="7D690568"/>
    <w:rsid w:val="7E897EC5"/>
    <w:rsid w:val="7EC13847"/>
    <w:rsid w:val="7ECC7DE9"/>
    <w:rsid w:val="7F157497"/>
    <w:rsid w:val="7FCA1625"/>
    <w:rsid w:val="7FEA45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4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DEE0E372.dotm</Template>
  <TotalTime>23</TotalTime>
  <Pages>1</Pages>
  <Words>31</Words>
  <Characters>182</Characters>
  <Application>Microsoft Office Word</Application>
  <DocSecurity>0</DocSecurity>
  <Lines>1</Lines>
  <Paragraphs>1</Paragraphs>
  <ScaleCrop>false</ScaleCrop>
  <Company>China</Company>
  <LinksUpToDate>false</LinksUpToDate>
  <CharactersWithSpaces>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6295</dc:creator>
  <cp:lastModifiedBy>郭婷婷</cp:lastModifiedBy>
  <cp:revision>29</cp:revision>
  <dcterms:created xsi:type="dcterms:W3CDTF">2025-06-18T02:38:00Z</dcterms:created>
  <dcterms:modified xsi:type="dcterms:W3CDTF">2025-07-25T06:00:00Z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C66F675DBC4E41C89F1E4D79414E84B8</vt:lpwstr>
  </property>
</Properties>
</file>