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0E" w:rsidRDefault="00A45E0E" w:rsidP="00A45E0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A45E0E" w:rsidRDefault="00A45E0E" w:rsidP="00A45E0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A45E0E" w:rsidRPr="00996B83" w:rsidRDefault="00A45E0E" w:rsidP="00A45E0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A45E0E" w:rsidRPr="00996B83" w:rsidRDefault="00A45E0E" w:rsidP="00A45E0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A45E0E" w:rsidRDefault="00A45E0E" w:rsidP="00A45E0E">
      <w:pPr>
        <w:spacing w:line="58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罪犯邓永乾，男，1990年1月27</w:t>
      </w:r>
      <w:r w:rsidR="007F7905">
        <w:rPr>
          <w:rFonts w:ascii="仿宋" w:eastAsia="仿宋" w:hAnsi="仿宋" w:hint="eastAsia"/>
          <w:color w:val="000000" w:themeColor="text1"/>
          <w:sz w:val="32"/>
          <w:szCs w:val="32"/>
        </w:rPr>
        <w:t>日出生，中专文化，现在四川省眉州监狱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7F7905" w:rsidRDefault="007F7905" w:rsidP="007F790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邓永乾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bookmarkStart w:id="0" w:name="_GoBack"/>
      <w:bookmarkEnd w:id="0"/>
    </w:p>
    <w:p w:rsidR="00A45E0E" w:rsidRPr="00996B83" w:rsidRDefault="00A45E0E" w:rsidP="00A45E0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为此，根据《中华人民共和国监狱法》第二十九条、《中华人民共和国刑法》第七十八条、《中华人民共和国刑事诉讼法》第二百七十三条第二款之规定，建议对罪犯邓永乾减刑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A45E0E" w:rsidRPr="00996B83" w:rsidRDefault="00A45E0E" w:rsidP="00A45E0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A45E0E" w:rsidRPr="00996B83" w:rsidRDefault="00A45E0E" w:rsidP="00A45E0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A45E0E" w:rsidRPr="00996B83" w:rsidRDefault="00A45E0E" w:rsidP="00A45E0E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A45E0E" w:rsidRPr="00996B83" w:rsidRDefault="00A45E0E" w:rsidP="00A45E0E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A45E0E" w:rsidRPr="00996B83" w:rsidRDefault="00A45E0E" w:rsidP="00A45E0E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A45E0E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4913"/>
    <w:rsid w:val="003C532D"/>
    <w:rsid w:val="003F47EE"/>
    <w:rsid w:val="004055AE"/>
    <w:rsid w:val="004055BA"/>
    <w:rsid w:val="0040663F"/>
    <w:rsid w:val="004160CB"/>
    <w:rsid w:val="0045283E"/>
    <w:rsid w:val="004722E1"/>
    <w:rsid w:val="0049407F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7F7905"/>
    <w:rsid w:val="008132F0"/>
    <w:rsid w:val="008C7E69"/>
    <w:rsid w:val="009057B9"/>
    <w:rsid w:val="009266A1"/>
    <w:rsid w:val="00951194"/>
    <w:rsid w:val="009A3700"/>
    <w:rsid w:val="00A34C0A"/>
    <w:rsid w:val="00A45E0E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6C18"/>
    <w:rsid w:val="00F82BC7"/>
    <w:rsid w:val="00FB6C41"/>
    <w:rsid w:val="00FC0514"/>
    <w:rsid w:val="00FD529D"/>
    <w:rsid w:val="00FE6E0C"/>
    <w:rsid w:val="00FF7019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E7621B-86A7-435A-BE09-FC181FC0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68579BE6.dotm</Template>
  <TotalTime>955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2025-07-31T01:54:00Z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