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罪犯赵磊，男，</w:t>
      </w:r>
      <w:r>
        <w:rPr>
          <w:rFonts w:ascii="仿宋" w:hAnsi="仿宋" w:eastAsia="仿宋"/>
          <w:color w:val="auto"/>
          <w:sz w:val="32"/>
          <w:szCs w:val="32"/>
        </w:rPr>
        <w:t>1979年8月14日</w:t>
      </w:r>
      <w:r>
        <w:rPr>
          <w:rFonts w:hint="eastAsia" w:ascii="仿宋" w:hAnsi="仿宋" w:eastAsia="仿宋"/>
          <w:color w:val="auto"/>
          <w:sz w:val="32"/>
          <w:szCs w:val="32"/>
        </w:rPr>
        <w:t>出生，初中文化，现在四川省眉州监狱服刑。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赵磊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为此，根据《中华人民共和国监狱法》第二十九条、《中华人民共和国刑法》第七十八条、《中华人民共和国刑事诉讼法》第二百七十三条第二款的规定，建议对罪犯赵磊减刑八个月。特报请裁定。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C8F4F06"/>
    <w:rsid w:val="228C098C"/>
    <w:rsid w:val="23A7010E"/>
    <w:rsid w:val="2B3C1F0C"/>
    <w:rsid w:val="2C7B215D"/>
    <w:rsid w:val="316221B6"/>
    <w:rsid w:val="370A6576"/>
    <w:rsid w:val="389E35DE"/>
    <w:rsid w:val="38A77D39"/>
    <w:rsid w:val="3EB2305B"/>
    <w:rsid w:val="3F5A5CAA"/>
    <w:rsid w:val="4083778B"/>
    <w:rsid w:val="41C821C2"/>
    <w:rsid w:val="437F66BC"/>
    <w:rsid w:val="439E48EC"/>
    <w:rsid w:val="43D32A63"/>
    <w:rsid w:val="47F473A6"/>
    <w:rsid w:val="4C4B759E"/>
    <w:rsid w:val="4C5C5270"/>
    <w:rsid w:val="511150B9"/>
    <w:rsid w:val="52874FBA"/>
    <w:rsid w:val="52985F04"/>
    <w:rsid w:val="565B7127"/>
    <w:rsid w:val="5D0538AC"/>
    <w:rsid w:val="643849AB"/>
    <w:rsid w:val="6905347F"/>
    <w:rsid w:val="6ABE6CCF"/>
    <w:rsid w:val="6E4712D8"/>
    <w:rsid w:val="71800AD1"/>
    <w:rsid w:val="73777F02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2025-07-28T02:24:24Z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