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081" w:rsidRDefault="00494737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6C4081" w:rsidRDefault="00494737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1555F8" w:rsidRDefault="001555F8" w:rsidP="00494737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6C4081" w:rsidRDefault="00494737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罪犯许勇祥,男，</w:t>
      </w:r>
      <w:r>
        <w:rPr>
          <w:rFonts w:ascii="仿宋" w:eastAsia="仿宋" w:hAnsi="仿宋"/>
          <w:sz w:val="32"/>
          <w:szCs w:val="32"/>
        </w:rPr>
        <w:t>1985年12月30日</w:t>
      </w:r>
      <w:r>
        <w:rPr>
          <w:rFonts w:ascii="仿宋" w:eastAsia="仿宋" w:hAnsi="仿宋" w:hint="eastAsia"/>
          <w:sz w:val="32"/>
          <w:szCs w:val="32"/>
        </w:rPr>
        <w:t>出生,初中肄业文化，现在四川省眉州监狱服刑。</w:t>
      </w:r>
    </w:p>
    <w:p w:rsidR="00494737" w:rsidRDefault="00494737" w:rsidP="00494737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罪犯许勇祥在服刑期间，认真遵守监规，接受教育改造，确有悔改表现。</w:t>
      </w:r>
    </w:p>
    <w:p w:rsidR="006C4081" w:rsidRDefault="00494737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为此，根据《中华人民共和国监狱法》第二十九条、《中华人民共和国刑法》第七十八条、《中华人民共和国刑事诉讼法》第二百七十三条第二款之规定，建议对罪犯许勇祥减刑八个月。特报请裁定。</w:t>
      </w:r>
    </w:p>
    <w:p w:rsidR="006C4081" w:rsidRDefault="00494737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6C4081" w:rsidRDefault="00494737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6C4081" w:rsidRDefault="006C4081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</w:p>
    <w:p w:rsidR="006C4081" w:rsidRDefault="00494737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6C4081" w:rsidRDefault="00494737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6C4081" w:rsidRDefault="006C4081">
      <w:pPr>
        <w:sectPr w:rsidR="006C4081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6C4081" w:rsidRDefault="006C4081">
      <w:pPr>
        <w:sectPr w:rsidR="006C4081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6C4081" w:rsidRDefault="006C4081">
      <w:pPr>
        <w:sectPr w:rsidR="006C4081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6C4081" w:rsidRDefault="006C4081"/>
    <w:sectPr w:rsidR="006C4081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555F8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94737"/>
    <w:rsid w:val="004C7821"/>
    <w:rsid w:val="004E651A"/>
    <w:rsid w:val="00502643"/>
    <w:rsid w:val="00692000"/>
    <w:rsid w:val="006C4081"/>
    <w:rsid w:val="006E0F9D"/>
    <w:rsid w:val="007A1BF7"/>
    <w:rsid w:val="007C2870"/>
    <w:rsid w:val="007D6592"/>
    <w:rsid w:val="00822358"/>
    <w:rsid w:val="00825FC1"/>
    <w:rsid w:val="008C2BDB"/>
    <w:rsid w:val="008C4396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1C65"/>
    <w:rsid w:val="00B52747"/>
    <w:rsid w:val="00B537F6"/>
    <w:rsid w:val="00B84B63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CCE2994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3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640B317.dotm</Template>
  <TotalTime>23</TotalTime>
  <Pages>1</Pages>
  <Words>199</Words>
  <Characters>20</Characters>
  <Application>Microsoft Office Word</Application>
  <DocSecurity>0</DocSecurity>
  <Lines>1</Lines>
  <Paragraphs>1</Paragraphs>
  <ScaleCrop>false</ScaleCrop>
  <Company>China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29</cp:revision>
  <dcterms:created xsi:type="dcterms:W3CDTF">2025-06-18T02:38:00Z</dcterms:created>
  <dcterms:modified xsi:type="dcterms:W3CDTF">2025-07-25T06:01:00Z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