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30" w:rsidRDefault="00E4366C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D81430" w:rsidRDefault="00E4366C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D81430" w:rsidRDefault="00D81430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D81430" w:rsidRDefault="00E4366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罪犯衣火尔坡，男，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1981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日出生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，文盲，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E4366C" w:rsidRDefault="00E4366C" w:rsidP="00E4366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衣火尔坡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D81430" w:rsidRDefault="00E4366C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/>
          <w:sz w:val="32"/>
          <w:szCs w:val="32"/>
        </w:rPr>
        <w:t>衣火尔坡</w:t>
      </w:r>
      <w:r>
        <w:rPr>
          <w:rFonts w:ascii="仿宋" w:eastAsia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刑八个月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D81430" w:rsidRDefault="00E4366C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D81430" w:rsidRDefault="00E4366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D81430" w:rsidRDefault="00E4366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D81430" w:rsidRDefault="00E4366C">
      <w:pPr>
        <w:spacing w:line="580" w:lineRule="exact"/>
        <w:ind w:firstLineChars="2000" w:firstLine="64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D81430" w:rsidRDefault="00E4366C" w:rsidP="00E4366C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D81430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B02075"/>
    <w:rsid w:val="00CE6BE5"/>
    <w:rsid w:val="00CF3C6A"/>
    <w:rsid w:val="00D81430"/>
    <w:rsid w:val="00D81EF6"/>
    <w:rsid w:val="00D82866"/>
    <w:rsid w:val="00DC080F"/>
    <w:rsid w:val="00E424A1"/>
    <w:rsid w:val="00E4366C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1301319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AEC45C20.dotm</Template>
  <TotalTime>153</TotalTime>
  <Pages>1</Pages>
  <Words>198</Words>
  <Characters>52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